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CA1" w:rsidRPr="007A37EE" w:rsidRDefault="00F50CA1" w:rsidP="0042502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>УПРАВЛЕНИЕ ОБРАЗОВАНИЯ АДМИНИСТРАЦИИ МУНИЦИПАЛЬНОГО ОБРАЗОВАНИЯ ДИНСКОЙ РАЙОН</w:t>
      </w:r>
    </w:p>
    <w:p w:rsidR="00F50CA1" w:rsidRPr="007A37EE" w:rsidRDefault="00F50CA1" w:rsidP="0042502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0CA1" w:rsidRDefault="00F50CA1" w:rsidP="0042502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>МУНИЦИПАЛЬНОЕ БЮДЖЕТНОЕ УЧРЕЖДЕНИЕ ДОПОЛНИТЕЛЬНОГО ОБРАЗОВАНИЯ МУНИЦИПАЛЬНОГО ОБРАЗОВАНИЯ</w:t>
      </w:r>
    </w:p>
    <w:p w:rsidR="00F50CA1" w:rsidRDefault="00F50CA1" w:rsidP="0042502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 xml:space="preserve"> ДИНСКОЙ РАЙОН «ЦЕНТР ТВОРЧЕСТВА» </w:t>
      </w:r>
    </w:p>
    <w:p w:rsidR="00F50CA1" w:rsidRDefault="00F50CA1" w:rsidP="0042502D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0CA1" w:rsidRPr="007A37EE" w:rsidRDefault="00F50CA1" w:rsidP="0042502D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70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8"/>
        <w:gridCol w:w="4728"/>
      </w:tblGrid>
      <w:tr w:rsidR="00F50CA1" w:rsidRPr="007A37EE" w:rsidTr="00DE3966">
        <w:tc>
          <w:tcPr>
            <w:tcW w:w="4728" w:type="dxa"/>
          </w:tcPr>
          <w:p w:rsidR="00F50CA1" w:rsidRPr="007A37EE" w:rsidRDefault="00F50CA1" w:rsidP="0042502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37EE">
              <w:rPr>
                <w:rFonts w:ascii="Times New Roman" w:hAnsi="Times New Roman"/>
                <w:sz w:val="28"/>
                <w:szCs w:val="28"/>
              </w:rPr>
              <w:t>Принята на заседании</w:t>
            </w:r>
          </w:p>
          <w:p w:rsidR="00F50CA1" w:rsidRPr="007A37EE" w:rsidRDefault="00F50CA1" w:rsidP="0042502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37EE">
              <w:rPr>
                <w:rFonts w:ascii="Times New Roman" w:hAnsi="Times New Roman"/>
                <w:sz w:val="28"/>
                <w:szCs w:val="28"/>
              </w:rPr>
              <w:t>педагогического совета</w:t>
            </w:r>
          </w:p>
          <w:p w:rsidR="00F50CA1" w:rsidRPr="007A37EE" w:rsidRDefault="00F50CA1" w:rsidP="0042502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«29» мая 2020</w:t>
            </w:r>
            <w:r w:rsidRPr="007A37E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50CA1" w:rsidRPr="007A37EE" w:rsidRDefault="00F50CA1" w:rsidP="004250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№4</w:t>
            </w:r>
          </w:p>
          <w:p w:rsidR="00F50CA1" w:rsidRPr="007A37EE" w:rsidRDefault="00F50CA1" w:rsidP="0042502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8" w:type="dxa"/>
          </w:tcPr>
          <w:p w:rsidR="00F50CA1" w:rsidRPr="007A37EE" w:rsidRDefault="00F50CA1" w:rsidP="0042502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37E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BE4F72">
              <w:rPr>
                <w:rFonts w:ascii="Times New Roman" w:hAnsi="Times New Roman"/>
                <w:sz w:val="28"/>
                <w:szCs w:val="28"/>
              </w:rPr>
              <w:t>«</w:t>
            </w:r>
            <w:r w:rsidRPr="007A37EE">
              <w:rPr>
                <w:rFonts w:ascii="Times New Roman" w:hAnsi="Times New Roman"/>
                <w:sz w:val="28"/>
                <w:szCs w:val="28"/>
              </w:rPr>
              <w:t>Утверждаю</w:t>
            </w:r>
            <w:r w:rsidR="00BE4F72">
              <w:rPr>
                <w:rFonts w:ascii="Times New Roman" w:hAnsi="Times New Roman"/>
                <w:sz w:val="28"/>
                <w:szCs w:val="28"/>
              </w:rPr>
              <w:t>»</w:t>
            </w:r>
            <w:r w:rsidRPr="007A3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50CA1" w:rsidRPr="007A37EE" w:rsidRDefault="00F50CA1" w:rsidP="0042502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37EE">
              <w:rPr>
                <w:rFonts w:ascii="Times New Roman" w:hAnsi="Times New Roman"/>
                <w:sz w:val="28"/>
                <w:szCs w:val="28"/>
              </w:rPr>
              <w:t xml:space="preserve">          Директор МБУ ДО ЦТ </w:t>
            </w:r>
          </w:p>
          <w:p w:rsidR="00F50CA1" w:rsidRPr="007A37EE" w:rsidRDefault="00F50CA1" w:rsidP="0042502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37EE">
              <w:rPr>
                <w:rFonts w:ascii="Times New Roman" w:hAnsi="Times New Roman"/>
                <w:sz w:val="28"/>
                <w:szCs w:val="28"/>
              </w:rPr>
              <w:t xml:space="preserve">          МО Динской район</w:t>
            </w:r>
          </w:p>
          <w:p w:rsidR="00F50CA1" w:rsidRPr="007A37EE" w:rsidRDefault="00F50CA1" w:rsidP="0042502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37EE">
              <w:rPr>
                <w:rFonts w:ascii="Times New Roman" w:hAnsi="Times New Roman"/>
                <w:sz w:val="28"/>
                <w:szCs w:val="28"/>
              </w:rPr>
              <w:t xml:space="preserve">         ____________ Н.В. Сатарова</w:t>
            </w:r>
          </w:p>
          <w:p w:rsidR="00F50CA1" w:rsidRPr="007A37EE" w:rsidRDefault="00F50CA1" w:rsidP="0042502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37EE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BE4F72">
              <w:rPr>
                <w:rFonts w:ascii="Times New Roman" w:hAnsi="Times New Roman"/>
                <w:sz w:val="28"/>
                <w:szCs w:val="28"/>
              </w:rPr>
              <w:t>Приказ №__ от ___________</w:t>
            </w:r>
          </w:p>
        </w:tc>
      </w:tr>
      <w:tr w:rsidR="00F50CA1" w:rsidRPr="007A37EE" w:rsidTr="00DE3966">
        <w:tc>
          <w:tcPr>
            <w:tcW w:w="4728" w:type="dxa"/>
          </w:tcPr>
          <w:p w:rsidR="00F50CA1" w:rsidRPr="007A37EE" w:rsidRDefault="00F50CA1" w:rsidP="0042502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  <w:sz w:val="28"/>
                <w:szCs w:val="28"/>
              </w:rPr>
            </w:pPr>
          </w:p>
        </w:tc>
        <w:tc>
          <w:tcPr>
            <w:tcW w:w="4728" w:type="dxa"/>
          </w:tcPr>
          <w:p w:rsidR="00F50CA1" w:rsidRPr="007A37EE" w:rsidRDefault="00F50CA1" w:rsidP="0042502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  <w:sz w:val="28"/>
                <w:szCs w:val="28"/>
              </w:rPr>
            </w:pPr>
          </w:p>
        </w:tc>
      </w:tr>
    </w:tbl>
    <w:p w:rsidR="00F50CA1" w:rsidRPr="007A37EE" w:rsidRDefault="00F50CA1" w:rsidP="0042502D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0CA1" w:rsidRPr="007A37EE" w:rsidRDefault="00F50CA1" w:rsidP="0042502D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F50CA1" w:rsidRPr="007A37EE" w:rsidRDefault="00F50CA1" w:rsidP="0042502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A37EE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ДОПОЛНИТЕЛЬНАЯ ОБЩЕОБРАЗОВАТЕЛЬНАЯ</w:t>
      </w:r>
    </w:p>
    <w:p w:rsidR="00F50CA1" w:rsidRPr="007A37EE" w:rsidRDefault="00F50CA1" w:rsidP="0042502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A37EE">
        <w:rPr>
          <w:rFonts w:ascii="Times New Roman" w:eastAsia="Times New Roman" w:hAnsi="Times New Roman"/>
          <w:b/>
          <w:sz w:val="28"/>
          <w:szCs w:val="28"/>
          <w:lang w:eastAsia="ru-RU"/>
        </w:rPr>
        <w:t>ОБЩЕРАЗВИВАЮЩАЯ ПРОГРАММА</w:t>
      </w:r>
    </w:p>
    <w:p w:rsidR="00F50CA1" w:rsidRPr="007A37EE" w:rsidRDefault="00F50CA1" w:rsidP="0042502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50CA1" w:rsidRPr="007A37EE" w:rsidRDefault="00F50CA1" w:rsidP="0042502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ТЕХНИЧЕСКОЙ </w:t>
      </w:r>
      <w:r w:rsidRPr="007A37EE">
        <w:rPr>
          <w:rFonts w:ascii="Times New Roman" w:eastAsia="Times New Roman" w:hAnsi="Times New Roman"/>
          <w:b/>
          <w:sz w:val="28"/>
          <w:szCs w:val="28"/>
          <w:lang w:eastAsia="ru-RU"/>
        </w:rPr>
        <w:t>НАПРАВЛЕННОСТИ</w:t>
      </w:r>
    </w:p>
    <w:p w:rsidR="00F50CA1" w:rsidRPr="007A37EE" w:rsidRDefault="00F50CA1" w:rsidP="0042502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50CA1" w:rsidRPr="007C5B7D" w:rsidRDefault="00F50CA1" w:rsidP="0042502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C5B7D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ФОТОСТАРТ</w:t>
      </w:r>
      <w:r w:rsidRPr="007C5B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</w:t>
      </w:r>
    </w:p>
    <w:p w:rsidR="00F50CA1" w:rsidRPr="007A37EE" w:rsidRDefault="00F50CA1" w:rsidP="0042502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A37EE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техническое творчество</w:t>
      </w:r>
      <w:r w:rsidRPr="007A37EE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:rsidR="00F50CA1" w:rsidRPr="007A37EE" w:rsidRDefault="00F50CA1" w:rsidP="0042502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F50CA1" w:rsidRPr="007A37EE" w:rsidRDefault="00F50CA1" w:rsidP="0042502D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7EE">
        <w:rPr>
          <w:rFonts w:ascii="Times New Roman" w:eastAsia="Times New Roman" w:hAnsi="Times New Roman"/>
          <w:b/>
          <w:sz w:val="28"/>
          <w:szCs w:val="28"/>
          <w:lang w:eastAsia="ru-RU"/>
        </w:rPr>
        <w:t>Уровень программы:</w:t>
      </w:r>
      <w:r w:rsidR="007934C9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ознакомительный</w:t>
      </w:r>
    </w:p>
    <w:p w:rsidR="00F50CA1" w:rsidRPr="001C28D3" w:rsidRDefault="00F50CA1" w:rsidP="0042502D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7EE">
        <w:rPr>
          <w:rFonts w:ascii="Times New Roman" w:eastAsia="Times New Roman" w:hAnsi="Times New Roman"/>
          <w:b/>
          <w:sz w:val="28"/>
          <w:szCs w:val="28"/>
          <w:lang w:eastAsia="ru-RU"/>
        </w:rPr>
        <w:t>Срок реализации программы</w:t>
      </w:r>
      <w:r w:rsidRPr="001C28D3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1C28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 месяца (36 ч.) </w:t>
      </w:r>
    </w:p>
    <w:p w:rsidR="00F50CA1" w:rsidRDefault="00F50CA1" w:rsidP="0042502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28D3">
        <w:rPr>
          <w:rFonts w:ascii="Times New Roman" w:eastAsia="Times New Roman" w:hAnsi="Times New Roman"/>
          <w:b/>
          <w:sz w:val="28"/>
          <w:szCs w:val="28"/>
          <w:lang w:eastAsia="ru-RU"/>
        </w:rPr>
        <w:t>Возрастная категория:</w:t>
      </w:r>
      <w:r w:rsidRPr="001C28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 13 до 18</w:t>
      </w:r>
      <w:r w:rsidRPr="001C28D3">
        <w:rPr>
          <w:rFonts w:ascii="Times New Roman" w:eastAsia="Times New Roman" w:hAnsi="Times New Roman"/>
          <w:sz w:val="28"/>
          <w:szCs w:val="28"/>
          <w:lang w:eastAsia="ru-RU"/>
        </w:rPr>
        <w:t xml:space="preserve"> лет</w:t>
      </w:r>
    </w:p>
    <w:p w:rsidR="00F50CA1" w:rsidRDefault="00F50CA1" w:rsidP="0042502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BC8">
        <w:rPr>
          <w:rFonts w:ascii="Times New Roman" w:eastAsia="Times New Roman" w:hAnsi="Times New Roman"/>
          <w:b/>
          <w:sz w:val="28"/>
          <w:szCs w:val="28"/>
          <w:lang w:eastAsia="ru-RU"/>
        </w:rPr>
        <w:t>Состав группы: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 12 человек</w:t>
      </w:r>
    </w:p>
    <w:p w:rsidR="00F50CA1" w:rsidRPr="001C28D3" w:rsidRDefault="00F50CA1" w:rsidP="0042502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BC8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обучения: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очная, дистанционная</w:t>
      </w:r>
    </w:p>
    <w:p w:rsidR="00F50CA1" w:rsidRDefault="00F50CA1" w:rsidP="0042502D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7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Вид программы: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авторская</w:t>
      </w:r>
    </w:p>
    <w:p w:rsidR="00F50CA1" w:rsidRDefault="00F50CA1" w:rsidP="0042502D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D0BC8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реализуется на бюджетной основе</w:t>
      </w:r>
    </w:p>
    <w:p w:rsidR="00F50CA1" w:rsidRPr="00BD0BC8" w:rsidRDefault="00F50CA1" w:rsidP="0042502D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ID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-номер Программы в Навигаторе: </w:t>
      </w:r>
      <w:r w:rsidRPr="001E354F">
        <w:rPr>
          <w:rFonts w:ascii="Times New Roman" w:eastAsia="Times New Roman" w:hAnsi="Times New Roman"/>
          <w:sz w:val="28"/>
          <w:szCs w:val="28"/>
          <w:lang w:eastAsia="ru-RU"/>
        </w:rPr>
        <w:t>6800</w:t>
      </w:r>
    </w:p>
    <w:p w:rsidR="00F50CA1" w:rsidRPr="007A37EE" w:rsidRDefault="00F50CA1" w:rsidP="0042502D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0CA1" w:rsidRPr="007A37EE" w:rsidRDefault="00F50CA1" w:rsidP="0042502D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0CA1" w:rsidRPr="007A37EE" w:rsidRDefault="00F50CA1" w:rsidP="00425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>Автор-составитель:</w:t>
      </w:r>
    </w:p>
    <w:p w:rsidR="00F50CA1" w:rsidRPr="007A37EE" w:rsidRDefault="00F50CA1" w:rsidP="00425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Фрунзе Антон Николаевич</w:t>
      </w: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F50CA1" w:rsidRPr="007A37EE" w:rsidRDefault="00F50CA1" w:rsidP="0042502D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>педагог дополнительного</w:t>
      </w:r>
    </w:p>
    <w:p w:rsidR="00F50CA1" w:rsidRPr="007A37EE" w:rsidRDefault="00F50CA1" w:rsidP="0042502D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>образования</w:t>
      </w:r>
    </w:p>
    <w:p w:rsidR="00F50CA1" w:rsidRPr="007A37EE" w:rsidRDefault="00F50CA1" w:rsidP="00425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A37E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F50CA1" w:rsidRDefault="00F50CA1" w:rsidP="0042502D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0CA1" w:rsidRDefault="00F50CA1" w:rsidP="0042502D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0CA1" w:rsidRPr="007A37EE" w:rsidRDefault="00F50CA1" w:rsidP="0042502D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5A97" w:rsidRPr="00F50CA1" w:rsidRDefault="00F50CA1" w:rsidP="0042502D">
      <w:pPr>
        <w:spacing w:line="240" w:lineRule="auto"/>
        <w:jc w:val="center"/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ст. Динская, 2020</w:t>
      </w:r>
    </w:p>
    <w:p w:rsidR="005E24E1" w:rsidRPr="0064740E" w:rsidRDefault="005E24E1" w:rsidP="0042502D">
      <w:pPr>
        <w:pStyle w:val="Style17"/>
        <w:widowControl/>
        <w:tabs>
          <w:tab w:val="left" w:pos="1416"/>
        </w:tabs>
        <w:spacing w:line="240" w:lineRule="auto"/>
        <w:jc w:val="center"/>
        <w:rPr>
          <w:b/>
          <w:sz w:val="28"/>
          <w:szCs w:val="28"/>
        </w:rPr>
      </w:pPr>
    </w:p>
    <w:sdt>
      <w:sdtPr>
        <w:rPr>
          <w:rFonts w:ascii="Calibri" w:eastAsia="Calibri" w:hAnsi="Calibri"/>
          <w:b w:val="0"/>
          <w:bCs w:val="0"/>
          <w:color w:val="auto"/>
          <w:sz w:val="22"/>
          <w:szCs w:val="22"/>
          <w:lang w:eastAsia="en-US"/>
        </w:rPr>
        <w:id w:val="5294563"/>
        <w:docPartObj>
          <w:docPartGallery w:val="Table of Contents"/>
          <w:docPartUnique/>
        </w:docPartObj>
      </w:sdtPr>
      <w:sdtEndPr/>
      <w:sdtContent>
        <w:p w:rsidR="001E5A97" w:rsidRDefault="001E5A97" w:rsidP="003C6840">
          <w:pPr>
            <w:pStyle w:val="aa"/>
            <w:spacing w:line="360" w:lineRule="auto"/>
          </w:pPr>
          <w:r w:rsidRPr="001E5A97">
            <w:rPr>
              <w:color w:val="auto"/>
            </w:rPr>
            <w:t>Оглавление</w:t>
          </w:r>
        </w:p>
        <w:p w:rsidR="001E5A97" w:rsidRPr="001E5A97" w:rsidRDefault="00565F9A" w:rsidP="003C6840">
          <w:pPr>
            <w:pStyle w:val="31"/>
            <w:spacing w:line="360" w:lineRule="auto"/>
            <w:rPr>
              <w:rFonts w:eastAsiaTheme="minorEastAsia"/>
              <w:lang w:eastAsia="ru-RU"/>
            </w:rPr>
          </w:pPr>
          <w:r>
            <w:fldChar w:fldCharType="begin"/>
          </w:r>
          <w:r w:rsidR="001E5A97">
            <w:instrText xml:space="preserve"> TOC \o "1-3" \h \z \u </w:instrText>
          </w:r>
          <w:r>
            <w:fldChar w:fldCharType="separate"/>
          </w:r>
          <w:hyperlink w:anchor="_Toc6386401" w:history="1">
            <w:r w:rsidR="001E5A97" w:rsidRPr="001E5A97">
              <w:rPr>
                <w:rStyle w:val="a8"/>
                <w:b/>
              </w:rPr>
              <w:t>Раздел №1. «Комплекс основных характеристик образования: объем, содержание, планируемые результаты»</w:t>
            </w:r>
            <w:r w:rsidR="001E5A97" w:rsidRPr="001E5A97">
              <w:rPr>
                <w:webHidden/>
              </w:rPr>
              <w:tab/>
            </w:r>
            <w:r w:rsidRPr="001E5A97">
              <w:rPr>
                <w:webHidden/>
              </w:rPr>
              <w:fldChar w:fldCharType="begin"/>
            </w:r>
            <w:r w:rsidR="001E5A97" w:rsidRPr="001E5A97">
              <w:rPr>
                <w:webHidden/>
              </w:rPr>
              <w:instrText xml:space="preserve"> PAGEREF _Toc6386401 \h </w:instrText>
            </w:r>
            <w:r w:rsidRPr="001E5A97">
              <w:rPr>
                <w:webHidden/>
              </w:rPr>
            </w:r>
            <w:r w:rsidRPr="001E5A97">
              <w:rPr>
                <w:webHidden/>
              </w:rPr>
              <w:fldChar w:fldCharType="separate"/>
            </w:r>
            <w:r w:rsidR="00134653">
              <w:rPr>
                <w:webHidden/>
              </w:rPr>
              <w:t>3</w:t>
            </w:r>
            <w:r w:rsidRPr="001E5A97">
              <w:rPr>
                <w:webHidden/>
              </w:rPr>
              <w:fldChar w:fldCharType="end"/>
            </w:r>
          </w:hyperlink>
        </w:p>
        <w:p w:rsidR="001E5A97" w:rsidRPr="001E5A97" w:rsidRDefault="00FB4A24" w:rsidP="003C6840">
          <w:pPr>
            <w:pStyle w:val="23"/>
            <w:tabs>
              <w:tab w:val="right" w:leader="dot" w:pos="9345"/>
            </w:tabs>
            <w:spacing w:line="360" w:lineRule="auto"/>
            <w:ind w:left="0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6386402" w:history="1">
            <w:r w:rsidR="001E5A97" w:rsidRPr="001E5A97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1.1. Пояснительная записка</w:t>
            </w:r>
            <w:r w:rsidR="001E5A97" w:rsidRPr="001E5A9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65F9A" w:rsidRPr="001E5A9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E5A97" w:rsidRPr="001E5A9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_Toc6386402 \h </w:instrText>
            </w:r>
            <w:r w:rsidR="00565F9A" w:rsidRPr="001E5A9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65F9A" w:rsidRPr="001E5A9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3465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565F9A" w:rsidRPr="001E5A9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5A97" w:rsidRPr="001E5A97" w:rsidRDefault="00FB4A24" w:rsidP="003C6840">
          <w:pPr>
            <w:pStyle w:val="31"/>
            <w:spacing w:line="360" w:lineRule="auto"/>
            <w:rPr>
              <w:rFonts w:eastAsiaTheme="minorEastAsia"/>
              <w:lang w:eastAsia="ru-RU"/>
            </w:rPr>
          </w:pPr>
          <w:hyperlink w:anchor="_Toc6386403" w:history="1">
            <w:r w:rsidR="001E5A97" w:rsidRPr="001E5A97">
              <w:rPr>
                <w:rStyle w:val="a8"/>
              </w:rPr>
              <w:t>1.2.Цель  и задачи программы</w:t>
            </w:r>
            <w:r w:rsidR="001E5A97" w:rsidRPr="001E5A97">
              <w:rPr>
                <w:webHidden/>
              </w:rPr>
              <w:tab/>
            </w:r>
            <w:r w:rsidR="00565F9A" w:rsidRPr="001E5A97">
              <w:rPr>
                <w:webHidden/>
              </w:rPr>
              <w:fldChar w:fldCharType="begin"/>
            </w:r>
            <w:r w:rsidR="001E5A97" w:rsidRPr="001E5A97">
              <w:rPr>
                <w:webHidden/>
              </w:rPr>
              <w:instrText xml:space="preserve"> PAGEREF _Toc6386403 \h </w:instrText>
            </w:r>
            <w:r w:rsidR="00565F9A" w:rsidRPr="001E5A97">
              <w:rPr>
                <w:webHidden/>
              </w:rPr>
            </w:r>
            <w:r w:rsidR="00565F9A" w:rsidRPr="001E5A97">
              <w:rPr>
                <w:webHidden/>
              </w:rPr>
              <w:fldChar w:fldCharType="separate"/>
            </w:r>
            <w:r w:rsidR="00134653">
              <w:rPr>
                <w:webHidden/>
              </w:rPr>
              <w:t>5</w:t>
            </w:r>
            <w:r w:rsidR="00565F9A" w:rsidRPr="001E5A97">
              <w:rPr>
                <w:webHidden/>
              </w:rPr>
              <w:fldChar w:fldCharType="end"/>
            </w:r>
          </w:hyperlink>
        </w:p>
        <w:p w:rsidR="001E5A97" w:rsidRPr="001E5A97" w:rsidRDefault="00FB4A24" w:rsidP="003C6840">
          <w:pPr>
            <w:pStyle w:val="31"/>
            <w:spacing w:line="360" w:lineRule="auto"/>
            <w:rPr>
              <w:rFonts w:eastAsiaTheme="minorEastAsia"/>
              <w:lang w:eastAsia="ru-RU"/>
            </w:rPr>
          </w:pPr>
          <w:hyperlink w:anchor="_Toc6386404" w:history="1">
            <w:r w:rsidR="001E5A97" w:rsidRPr="001E5A97">
              <w:rPr>
                <w:rStyle w:val="a8"/>
              </w:rPr>
              <w:t>1.3. Содержание программы</w:t>
            </w:r>
            <w:r w:rsidR="001E5A97" w:rsidRPr="001E5A97">
              <w:rPr>
                <w:webHidden/>
              </w:rPr>
              <w:tab/>
            </w:r>
            <w:r w:rsidR="00565F9A" w:rsidRPr="001E5A97">
              <w:rPr>
                <w:webHidden/>
              </w:rPr>
              <w:fldChar w:fldCharType="begin"/>
            </w:r>
            <w:r w:rsidR="001E5A97" w:rsidRPr="001E5A97">
              <w:rPr>
                <w:webHidden/>
              </w:rPr>
              <w:instrText xml:space="preserve"> PAGEREF _Toc6386404 \h </w:instrText>
            </w:r>
            <w:r w:rsidR="00565F9A" w:rsidRPr="001E5A97">
              <w:rPr>
                <w:webHidden/>
              </w:rPr>
            </w:r>
            <w:r w:rsidR="00565F9A" w:rsidRPr="001E5A97">
              <w:rPr>
                <w:webHidden/>
              </w:rPr>
              <w:fldChar w:fldCharType="separate"/>
            </w:r>
            <w:r w:rsidR="00134653">
              <w:rPr>
                <w:webHidden/>
              </w:rPr>
              <w:t>5</w:t>
            </w:r>
            <w:r w:rsidR="00565F9A" w:rsidRPr="001E5A97">
              <w:rPr>
                <w:webHidden/>
              </w:rPr>
              <w:fldChar w:fldCharType="end"/>
            </w:r>
          </w:hyperlink>
        </w:p>
        <w:p w:rsidR="001E5A97" w:rsidRPr="001E5A97" w:rsidRDefault="00FB4A24" w:rsidP="003C6840">
          <w:pPr>
            <w:pStyle w:val="31"/>
            <w:spacing w:line="360" w:lineRule="auto"/>
            <w:rPr>
              <w:rFonts w:eastAsiaTheme="minorEastAsia"/>
              <w:lang w:eastAsia="ru-RU"/>
            </w:rPr>
          </w:pPr>
          <w:hyperlink w:anchor="_Toc6386406" w:history="1">
            <w:r w:rsidR="001E5A97" w:rsidRPr="001E5A97">
              <w:rPr>
                <w:rStyle w:val="a8"/>
              </w:rPr>
              <w:t>1.4.Планируемые результаты</w:t>
            </w:r>
            <w:r w:rsidR="001E5A97" w:rsidRPr="001E5A97">
              <w:rPr>
                <w:webHidden/>
              </w:rPr>
              <w:tab/>
            </w:r>
            <w:r w:rsidR="00565F9A" w:rsidRPr="001E5A97">
              <w:rPr>
                <w:webHidden/>
              </w:rPr>
              <w:fldChar w:fldCharType="begin"/>
            </w:r>
            <w:r w:rsidR="001E5A97" w:rsidRPr="001E5A97">
              <w:rPr>
                <w:webHidden/>
              </w:rPr>
              <w:instrText xml:space="preserve"> PAGEREF _Toc6386406 \h </w:instrText>
            </w:r>
            <w:r w:rsidR="00565F9A" w:rsidRPr="001E5A97">
              <w:rPr>
                <w:webHidden/>
              </w:rPr>
            </w:r>
            <w:r w:rsidR="00565F9A" w:rsidRPr="001E5A97">
              <w:rPr>
                <w:webHidden/>
              </w:rPr>
              <w:fldChar w:fldCharType="separate"/>
            </w:r>
            <w:r w:rsidR="00134653">
              <w:rPr>
                <w:webHidden/>
              </w:rPr>
              <w:t>8</w:t>
            </w:r>
            <w:r w:rsidR="00565F9A" w:rsidRPr="001E5A97">
              <w:rPr>
                <w:webHidden/>
              </w:rPr>
              <w:fldChar w:fldCharType="end"/>
            </w:r>
          </w:hyperlink>
        </w:p>
        <w:p w:rsidR="001E5A97" w:rsidRPr="001E5A97" w:rsidRDefault="00FB4A24" w:rsidP="003C6840">
          <w:pPr>
            <w:pStyle w:val="31"/>
            <w:spacing w:line="360" w:lineRule="auto"/>
            <w:rPr>
              <w:rFonts w:eastAsiaTheme="minorEastAsia"/>
              <w:lang w:eastAsia="ru-RU"/>
            </w:rPr>
          </w:pPr>
          <w:hyperlink w:anchor="_Toc6386408" w:history="1">
            <w:r w:rsidR="001E5A97" w:rsidRPr="001E5A97">
              <w:rPr>
                <w:rStyle w:val="a8"/>
                <w:b/>
              </w:rPr>
              <w:t>Раздел №2. «Комплекс организационно-педагогических условий, включающий формы аттестации»</w:t>
            </w:r>
            <w:r w:rsidR="001E5A97" w:rsidRPr="001E5A97">
              <w:rPr>
                <w:webHidden/>
              </w:rPr>
              <w:tab/>
            </w:r>
            <w:r w:rsidR="00565F9A" w:rsidRPr="001E5A97">
              <w:rPr>
                <w:webHidden/>
              </w:rPr>
              <w:fldChar w:fldCharType="begin"/>
            </w:r>
            <w:r w:rsidR="001E5A97" w:rsidRPr="001E5A97">
              <w:rPr>
                <w:webHidden/>
              </w:rPr>
              <w:instrText xml:space="preserve"> PAGEREF _Toc6386408 \h </w:instrText>
            </w:r>
            <w:r w:rsidR="00565F9A" w:rsidRPr="001E5A97">
              <w:rPr>
                <w:webHidden/>
              </w:rPr>
            </w:r>
            <w:r w:rsidR="00565F9A" w:rsidRPr="001E5A97">
              <w:rPr>
                <w:webHidden/>
              </w:rPr>
              <w:fldChar w:fldCharType="separate"/>
            </w:r>
            <w:r w:rsidR="00134653">
              <w:rPr>
                <w:webHidden/>
              </w:rPr>
              <w:t>10</w:t>
            </w:r>
            <w:r w:rsidR="00565F9A" w:rsidRPr="001E5A97">
              <w:rPr>
                <w:webHidden/>
              </w:rPr>
              <w:fldChar w:fldCharType="end"/>
            </w:r>
          </w:hyperlink>
        </w:p>
        <w:p w:rsidR="001E5A97" w:rsidRPr="001E5A97" w:rsidRDefault="00FB4A24" w:rsidP="003C6840">
          <w:pPr>
            <w:pStyle w:val="31"/>
            <w:spacing w:line="360" w:lineRule="auto"/>
            <w:rPr>
              <w:rFonts w:eastAsiaTheme="minorEastAsia"/>
              <w:lang w:eastAsia="ru-RU"/>
            </w:rPr>
          </w:pPr>
          <w:hyperlink w:anchor="_Toc6386409" w:history="1">
            <w:r w:rsidR="001E5A97" w:rsidRPr="001E5A97">
              <w:rPr>
                <w:rStyle w:val="a8"/>
              </w:rPr>
              <w:t>2.1.Календарный учебный график</w:t>
            </w:r>
            <w:r w:rsidR="001E5A97" w:rsidRPr="001E5A97">
              <w:rPr>
                <w:webHidden/>
              </w:rPr>
              <w:tab/>
            </w:r>
            <w:r w:rsidR="00565F9A" w:rsidRPr="001E5A97">
              <w:rPr>
                <w:webHidden/>
              </w:rPr>
              <w:fldChar w:fldCharType="begin"/>
            </w:r>
            <w:r w:rsidR="001E5A97" w:rsidRPr="001E5A97">
              <w:rPr>
                <w:webHidden/>
              </w:rPr>
              <w:instrText xml:space="preserve"> PAGEREF _Toc6386409 \h </w:instrText>
            </w:r>
            <w:r w:rsidR="00565F9A" w:rsidRPr="001E5A97">
              <w:rPr>
                <w:webHidden/>
              </w:rPr>
            </w:r>
            <w:r w:rsidR="00565F9A" w:rsidRPr="001E5A97">
              <w:rPr>
                <w:webHidden/>
              </w:rPr>
              <w:fldChar w:fldCharType="separate"/>
            </w:r>
            <w:r w:rsidR="00134653">
              <w:rPr>
                <w:webHidden/>
              </w:rPr>
              <w:t>10</w:t>
            </w:r>
            <w:r w:rsidR="00565F9A" w:rsidRPr="001E5A97">
              <w:rPr>
                <w:webHidden/>
              </w:rPr>
              <w:fldChar w:fldCharType="end"/>
            </w:r>
          </w:hyperlink>
        </w:p>
        <w:p w:rsidR="001E5A97" w:rsidRPr="001E5A97" w:rsidRDefault="00FB4A24" w:rsidP="003C6840">
          <w:pPr>
            <w:pStyle w:val="31"/>
            <w:spacing w:line="360" w:lineRule="auto"/>
            <w:rPr>
              <w:rFonts w:eastAsiaTheme="minorEastAsia"/>
              <w:lang w:eastAsia="ru-RU"/>
            </w:rPr>
          </w:pPr>
          <w:hyperlink w:anchor="_Toc6386410" w:history="1">
            <w:r w:rsidR="001E5A97" w:rsidRPr="001E5A97">
              <w:rPr>
                <w:rStyle w:val="a8"/>
              </w:rPr>
              <w:t>2.2.Условия реализации программы</w:t>
            </w:r>
            <w:r w:rsidR="001E5A97" w:rsidRPr="001E5A97">
              <w:rPr>
                <w:webHidden/>
              </w:rPr>
              <w:tab/>
            </w:r>
            <w:r w:rsidR="00565F9A" w:rsidRPr="001E5A97">
              <w:rPr>
                <w:webHidden/>
              </w:rPr>
              <w:fldChar w:fldCharType="begin"/>
            </w:r>
            <w:r w:rsidR="001E5A97" w:rsidRPr="001E5A97">
              <w:rPr>
                <w:webHidden/>
              </w:rPr>
              <w:instrText xml:space="preserve"> PAGEREF _Toc6386410 \h </w:instrText>
            </w:r>
            <w:r w:rsidR="00565F9A" w:rsidRPr="001E5A97">
              <w:rPr>
                <w:webHidden/>
              </w:rPr>
            </w:r>
            <w:r w:rsidR="00565F9A" w:rsidRPr="001E5A97">
              <w:rPr>
                <w:webHidden/>
              </w:rPr>
              <w:fldChar w:fldCharType="separate"/>
            </w:r>
            <w:r w:rsidR="00134653">
              <w:rPr>
                <w:webHidden/>
              </w:rPr>
              <w:t>10</w:t>
            </w:r>
            <w:r w:rsidR="00565F9A" w:rsidRPr="001E5A97">
              <w:rPr>
                <w:webHidden/>
              </w:rPr>
              <w:fldChar w:fldCharType="end"/>
            </w:r>
          </w:hyperlink>
        </w:p>
        <w:p w:rsidR="001E5A97" w:rsidRPr="001E5A97" w:rsidRDefault="00FB4A24" w:rsidP="003C6840">
          <w:pPr>
            <w:pStyle w:val="31"/>
            <w:spacing w:line="360" w:lineRule="auto"/>
            <w:rPr>
              <w:rFonts w:eastAsiaTheme="minorEastAsia"/>
              <w:lang w:eastAsia="ru-RU"/>
            </w:rPr>
          </w:pPr>
          <w:hyperlink w:anchor="_Toc6386411" w:history="1">
            <w:r w:rsidR="001E5A97" w:rsidRPr="001E5A97">
              <w:rPr>
                <w:rStyle w:val="a8"/>
              </w:rPr>
              <w:t>2.3.Формы аттестации</w:t>
            </w:r>
            <w:r w:rsidR="001E5A97" w:rsidRPr="001E5A97">
              <w:rPr>
                <w:webHidden/>
              </w:rPr>
              <w:tab/>
            </w:r>
            <w:r w:rsidR="00565F9A" w:rsidRPr="001E5A97">
              <w:rPr>
                <w:webHidden/>
              </w:rPr>
              <w:fldChar w:fldCharType="begin"/>
            </w:r>
            <w:r w:rsidR="001E5A97" w:rsidRPr="001E5A97">
              <w:rPr>
                <w:webHidden/>
              </w:rPr>
              <w:instrText xml:space="preserve"> PAGEREF _Toc6386411 \h </w:instrText>
            </w:r>
            <w:r w:rsidR="00565F9A" w:rsidRPr="001E5A97">
              <w:rPr>
                <w:webHidden/>
              </w:rPr>
            </w:r>
            <w:r w:rsidR="00565F9A" w:rsidRPr="001E5A97">
              <w:rPr>
                <w:webHidden/>
              </w:rPr>
              <w:fldChar w:fldCharType="separate"/>
            </w:r>
            <w:r w:rsidR="00134653">
              <w:rPr>
                <w:webHidden/>
              </w:rPr>
              <w:t>11</w:t>
            </w:r>
            <w:r w:rsidR="00565F9A" w:rsidRPr="001E5A97">
              <w:rPr>
                <w:webHidden/>
              </w:rPr>
              <w:fldChar w:fldCharType="end"/>
            </w:r>
          </w:hyperlink>
        </w:p>
        <w:p w:rsidR="001E5A97" w:rsidRPr="001E5A97" w:rsidRDefault="00FB4A24" w:rsidP="003C6840">
          <w:pPr>
            <w:pStyle w:val="31"/>
            <w:spacing w:line="360" w:lineRule="auto"/>
            <w:rPr>
              <w:rFonts w:eastAsiaTheme="minorEastAsia"/>
              <w:lang w:eastAsia="ru-RU"/>
            </w:rPr>
          </w:pPr>
          <w:hyperlink w:anchor="_Toc6386412" w:history="1">
            <w:r w:rsidR="001E5A97" w:rsidRPr="001E5A97">
              <w:rPr>
                <w:rStyle w:val="a8"/>
              </w:rPr>
              <w:t>2.4. Оценочные материалы</w:t>
            </w:r>
            <w:r w:rsidR="001E5A97" w:rsidRPr="001E5A97">
              <w:rPr>
                <w:webHidden/>
              </w:rPr>
              <w:tab/>
            </w:r>
            <w:r w:rsidR="00565F9A" w:rsidRPr="001E5A97">
              <w:rPr>
                <w:webHidden/>
              </w:rPr>
              <w:fldChar w:fldCharType="begin"/>
            </w:r>
            <w:r w:rsidR="001E5A97" w:rsidRPr="001E5A97">
              <w:rPr>
                <w:webHidden/>
              </w:rPr>
              <w:instrText xml:space="preserve"> PAGEREF _Toc6386412 \h </w:instrText>
            </w:r>
            <w:r w:rsidR="00565F9A" w:rsidRPr="001E5A97">
              <w:rPr>
                <w:webHidden/>
              </w:rPr>
            </w:r>
            <w:r w:rsidR="00565F9A" w:rsidRPr="001E5A97">
              <w:rPr>
                <w:webHidden/>
              </w:rPr>
              <w:fldChar w:fldCharType="separate"/>
            </w:r>
            <w:r w:rsidR="00134653">
              <w:rPr>
                <w:webHidden/>
              </w:rPr>
              <w:t>11</w:t>
            </w:r>
            <w:r w:rsidR="00565F9A" w:rsidRPr="001E5A97">
              <w:rPr>
                <w:webHidden/>
              </w:rPr>
              <w:fldChar w:fldCharType="end"/>
            </w:r>
          </w:hyperlink>
        </w:p>
        <w:p w:rsidR="001E5A97" w:rsidRPr="001E5A97" w:rsidRDefault="00FB4A24" w:rsidP="003C6840">
          <w:pPr>
            <w:pStyle w:val="31"/>
            <w:spacing w:line="360" w:lineRule="auto"/>
            <w:rPr>
              <w:rFonts w:eastAsiaTheme="minorEastAsia"/>
              <w:lang w:eastAsia="ru-RU"/>
            </w:rPr>
          </w:pPr>
          <w:hyperlink w:anchor="_Toc6386413" w:history="1">
            <w:r w:rsidR="001E5A97" w:rsidRPr="001E5A97">
              <w:rPr>
                <w:rStyle w:val="a8"/>
                <w:lang w:eastAsia="ru-RU"/>
              </w:rPr>
              <w:t>2.5. Методические материалы</w:t>
            </w:r>
            <w:r w:rsidR="001E5A97" w:rsidRPr="001E5A97">
              <w:rPr>
                <w:webHidden/>
              </w:rPr>
              <w:tab/>
            </w:r>
            <w:r w:rsidR="00565F9A" w:rsidRPr="001E5A97">
              <w:rPr>
                <w:webHidden/>
              </w:rPr>
              <w:fldChar w:fldCharType="begin"/>
            </w:r>
            <w:r w:rsidR="001E5A97" w:rsidRPr="001E5A97">
              <w:rPr>
                <w:webHidden/>
              </w:rPr>
              <w:instrText xml:space="preserve"> PAGEREF _Toc6386413 \h </w:instrText>
            </w:r>
            <w:r w:rsidR="00565F9A" w:rsidRPr="001E5A97">
              <w:rPr>
                <w:webHidden/>
              </w:rPr>
            </w:r>
            <w:r w:rsidR="00565F9A" w:rsidRPr="001E5A97">
              <w:rPr>
                <w:webHidden/>
              </w:rPr>
              <w:fldChar w:fldCharType="separate"/>
            </w:r>
            <w:r w:rsidR="00134653">
              <w:rPr>
                <w:webHidden/>
              </w:rPr>
              <w:t>11</w:t>
            </w:r>
            <w:r w:rsidR="00565F9A" w:rsidRPr="001E5A97">
              <w:rPr>
                <w:webHidden/>
              </w:rPr>
              <w:fldChar w:fldCharType="end"/>
            </w:r>
          </w:hyperlink>
        </w:p>
        <w:p w:rsidR="001E5A97" w:rsidRDefault="00FB4A24" w:rsidP="003C6840">
          <w:pPr>
            <w:pStyle w:val="31"/>
            <w:spacing w:line="360" w:lineRule="auto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6386414" w:history="1">
            <w:r w:rsidR="001E5A97" w:rsidRPr="001E5A97">
              <w:rPr>
                <w:rStyle w:val="a8"/>
              </w:rPr>
              <w:t>2.6. Список литературы</w:t>
            </w:r>
            <w:r w:rsidR="001E5A97" w:rsidRPr="001E5A97">
              <w:rPr>
                <w:webHidden/>
              </w:rPr>
              <w:tab/>
            </w:r>
            <w:r w:rsidR="00565F9A" w:rsidRPr="001E5A97">
              <w:rPr>
                <w:webHidden/>
              </w:rPr>
              <w:fldChar w:fldCharType="begin"/>
            </w:r>
            <w:r w:rsidR="001E5A97" w:rsidRPr="001E5A97">
              <w:rPr>
                <w:webHidden/>
              </w:rPr>
              <w:instrText xml:space="preserve"> PAGEREF _Toc6386414 \h </w:instrText>
            </w:r>
            <w:r w:rsidR="00565F9A" w:rsidRPr="001E5A97">
              <w:rPr>
                <w:webHidden/>
              </w:rPr>
            </w:r>
            <w:r w:rsidR="00565F9A" w:rsidRPr="001E5A97">
              <w:rPr>
                <w:webHidden/>
              </w:rPr>
              <w:fldChar w:fldCharType="separate"/>
            </w:r>
            <w:r w:rsidR="00134653">
              <w:rPr>
                <w:webHidden/>
              </w:rPr>
              <w:t>13</w:t>
            </w:r>
            <w:r w:rsidR="00565F9A" w:rsidRPr="001E5A97">
              <w:rPr>
                <w:webHidden/>
              </w:rPr>
              <w:fldChar w:fldCharType="end"/>
            </w:r>
          </w:hyperlink>
        </w:p>
        <w:p w:rsidR="001E5A97" w:rsidRDefault="00565F9A" w:rsidP="003C6840">
          <w:pPr>
            <w:spacing w:line="360" w:lineRule="auto"/>
          </w:pPr>
          <w:r>
            <w:fldChar w:fldCharType="end"/>
          </w:r>
        </w:p>
      </w:sdtContent>
    </w:sdt>
    <w:p w:rsidR="00583B92" w:rsidRDefault="00583B92" w:rsidP="0042502D">
      <w:pPr>
        <w:pStyle w:val="Style17"/>
        <w:widowControl/>
        <w:tabs>
          <w:tab w:val="left" w:pos="1416"/>
        </w:tabs>
        <w:spacing w:line="240" w:lineRule="auto"/>
        <w:ind w:firstLine="0"/>
        <w:rPr>
          <w:rStyle w:val="FontStyle103"/>
          <w:sz w:val="28"/>
          <w:szCs w:val="28"/>
        </w:rPr>
      </w:pPr>
    </w:p>
    <w:p w:rsidR="00890552" w:rsidRDefault="00890552" w:rsidP="0042502D">
      <w:pPr>
        <w:pStyle w:val="Style17"/>
        <w:widowControl/>
        <w:tabs>
          <w:tab w:val="left" w:pos="1416"/>
        </w:tabs>
        <w:spacing w:line="240" w:lineRule="auto"/>
        <w:ind w:firstLine="0"/>
        <w:rPr>
          <w:rStyle w:val="FontStyle103"/>
          <w:sz w:val="28"/>
          <w:szCs w:val="28"/>
        </w:rPr>
      </w:pPr>
    </w:p>
    <w:p w:rsidR="00890552" w:rsidRDefault="00890552" w:rsidP="0042502D">
      <w:pPr>
        <w:pStyle w:val="Style17"/>
        <w:widowControl/>
        <w:tabs>
          <w:tab w:val="left" w:pos="1416"/>
        </w:tabs>
        <w:spacing w:line="240" w:lineRule="auto"/>
        <w:ind w:firstLine="0"/>
        <w:rPr>
          <w:rStyle w:val="FontStyle103"/>
          <w:sz w:val="28"/>
          <w:szCs w:val="28"/>
        </w:rPr>
      </w:pPr>
    </w:p>
    <w:p w:rsidR="00890552" w:rsidRDefault="00890552" w:rsidP="0042502D">
      <w:pPr>
        <w:pStyle w:val="Style17"/>
        <w:widowControl/>
        <w:tabs>
          <w:tab w:val="left" w:pos="1416"/>
        </w:tabs>
        <w:spacing w:line="240" w:lineRule="auto"/>
        <w:ind w:firstLine="0"/>
        <w:rPr>
          <w:rStyle w:val="FontStyle103"/>
          <w:sz w:val="28"/>
          <w:szCs w:val="28"/>
        </w:rPr>
      </w:pPr>
    </w:p>
    <w:p w:rsidR="00890552" w:rsidRDefault="00890552" w:rsidP="0042502D">
      <w:pPr>
        <w:pStyle w:val="Style17"/>
        <w:widowControl/>
        <w:tabs>
          <w:tab w:val="left" w:pos="1416"/>
        </w:tabs>
        <w:spacing w:line="240" w:lineRule="auto"/>
        <w:ind w:firstLine="0"/>
        <w:rPr>
          <w:rStyle w:val="FontStyle103"/>
          <w:sz w:val="28"/>
          <w:szCs w:val="28"/>
        </w:rPr>
      </w:pPr>
    </w:p>
    <w:p w:rsidR="00890552" w:rsidRDefault="00890552" w:rsidP="0042502D">
      <w:pPr>
        <w:pStyle w:val="Style17"/>
        <w:widowControl/>
        <w:tabs>
          <w:tab w:val="left" w:pos="1416"/>
        </w:tabs>
        <w:spacing w:line="240" w:lineRule="auto"/>
        <w:ind w:firstLine="0"/>
        <w:rPr>
          <w:rStyle w:val="FontStyle103"/>
          <w:sz w:val="28"/>
          <w:szCs w:val="28"/>
        </w:rPr>
      </w:pPr>
    </w:p>
    <w:p w:rsidR="00890552" w:rsidRDefault="00890552" w:rsidP="0042502D">
      <w:pPr>
        <w:pStyle w:val="Style17"/>
        <w:widowControl/>
        <w:tabs>
          <w:tab w:val="left" w:pos="1416"/>
        </w:tabs>
        <w:spacing w:line="240" w:lineRule="auto"/>
        <w:ind w:firstLine="0"/>
        <w:rPr>
          <w:rStyle w:val="FontStyle103"/>
          <w:sz w:val="28"/>
          <w:szCs w:val="28"/>
        </w:rPr>
      </w:pPr>
    </w:p>
    <w:p w:rsidR="00890552" w:rsidRDefault="00890552" w:rsidP="0042502D">
      <w:pPr>
        <w:pStyle w:val="Style17"/>
        <w:widowControl/>
        <w:tabs>
          <w:tab w:val="left" w:pos="1416"/>
        </w:tabs>
        <w:spacing w:line="240" w:lineRule="auto"/>
        <w:ind w:firstLine="0"/>
        <w:rPr>
          <w:rStyle w:val="FontStyle103"/>
          <w:sz w:val="28"/>
          <w:szCs w:val="28"/>
        </w:rPr>
      </w:pPr>
    </w:p>
    <w:p w:rsidR="00890552" w:rsidRDefault="00890552" w:rsidP="0042502D">
      <w:pPr>
        <w:pStyle w:val="Style17"/>
        <w:widowControl/>
        <w:tabs>
          <w:tab w:val="left" w:pos="1416"/>
        </w:tabs>
        <w:spacing w:line="240" w:lineRule="auto"/>
        <w:ind w:firstLine="0"/>
        <w:rPr>
          <w:rStyle w:val="FontStyle103"/>
          <w:sz w:val="28"/>
          <w:szCs w:val="28"/>
        </w:rPr>
      </w:pPr>
    </w:p>
    <w:p w:rsidR="00890552" w:rsidRDefault="00890552" w:rsidP="0042502D">
      <w:pPr>
        <w:pStyle w:val="Style17"/>
        <w:widowControl/>
        <w:tabs>
          <w:tab w:val="left" w:pos="1416"/>
        </w:tabs>
        <w:spacing w:line="240" w:lineRule="auto"/>
        <w:ind w:firstLine="0"/>
        <w:rPr>
          <w:rStyle w:val="FontStyle103"/>
          <w:sz w:val="28"/>
          <w:szCs w:val="28"/>
        </w:rPr>
      </w:pPr>
    </w:p>
    <w:p w:rsidR="00890552" w:rsidRDefault="00890552" w:rsidP="0042502D">
      <w:pPr>
        <w:pStyle w:val="Style17"/>
        <w:widowControl/>
        <w:tabs>
          <w:tab w:val="left" w:pos="1416"/>
        </w:tabs>
        <w:spacing w:line="240" w:lineRule="auto"/>
        <w:ind w:firstLine="0"/>
        <w:rPr>
          <w:rStyle w:val="FontStyle103"/>
          <w:sz w:val="28"/>
          <w:szCs w:val="28"/>
        </w:rPr>
      </w:pPr>
    </w:p>
    <w:p w:rsidR="00890552" w:rsidRDefault="00890552" w:rsidP="0042502D">
      <w:pPr>
        <w:pStyle w:val="Style17"/>
        <w:widowControl/>
        <w:tabs>
          <w:tab w:val="left" w:pos="1416"/>
        </w:tabs>
        <w:spacing w:line="240" w:lineRule="auto"/>
        <w:ind w:firstLine="0"/>
        <w:rPr>
          <w:rStyle w:val="FontStyle103"/>
          <w:sz w:val="28"/>
          <w:szCs w:val="28"/>
        </w:rPr>
      </w:pPr>
    </w:p>
    <w:p w:rsidR="00890552" w:rsidRDefault="00890552" w:rsidP="0042502D">
      <w:pPr>
        <w:pStyle w:val="Style17"/>
        <w:widowControl/>
        <w:tabs>
          <w:tab w:val="left" w:pos="1416"/>
        </w:tabs>
        <w:spacing w:line="240" w:lineRule="auto"/>
        <w:ind w:firstLine="0"/>
        <w:rPr>
          <w:rStyle w:val="FontStyle103"/>
          <w:sz w:val="28"/>
          <w:szCs w:val="28"/>
        </w:rPr>
      </w:pPr>
    </w:p>
    <w:p w:rsidR="00E96497" w:rsidRDefault="00537536" w:rsidP="0042502D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6386401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Раздел №</w:t>
      </w:r>
      <w:r w:rsidR="0024281A" w:rsidRPr="00537536">
        <w:rPr>
          <w:rFonts w:ascii="Times New Roman" w:hAnsi="Times New Roman" w:cs="Times New Roman"/>
          <w:color w:val="auto"/>
          <w:sz w:val="28"/>
          <w:szCs w:val="28"/>
        </w:rPr>
        <w:t>1. «</w:t>
      </w:r>
      <w:r w:rsidR="00E96497" w:rsidRPr="00537536">
        <w:rPr>
          <w:rFonts w:ascii="Times New Roman" w:hAnsi="Times New Roman" w:cs="Times New Roman"/>
          <w:color w:val="auto"/>
          <w:sz w:val="28"/>
          <w:szCs w:val="28"/>
        </w:rPr>
        <w:t xml:space="preserve">Комплекс </w:t>
      </w:r>
      <w:r w:rsidR="00AD2354" w:rsidRPr="00537536">
        <w:rPr>
          <w:rFonts w:ascii="Times New Roman" w:hAnsi="Times New Roman" w:cs="Times New Roman"/>
          <w:color w:val="auto"/>
          <w:sz w:val="28"/>
          <w:szCs w:val="28"/>
        </w:rPr>
        <w:t>основных характеристик образования: объем, содержание, планируемые результаты</w:t>
      </w:r>
      <w:r w:rsidR="0024281A" w:rsidRPr="00537536">
        <w:rPr>
          <w:rFonts w:ascii="Times New Roman" w:hAnsi="Times New Roman" w:cs="Times New Roman"/>
          <w:color w:val="auto"/>
          <w:sz w:val="28"/>
          <w:szCs w:val="28"/>
        </w:rPr>
        <w:t>»</w:t>
      </w:r>
      <w:bookmarkEnd w:id="0"/>
    </w:p>
    <w:p w:rsidR="0042502D" w:rsidRPr="0042502D" w:rsidRDefault="0042502D" w:rsidP="0042502D">
      <w:pPr>
        <w:spacing w:line="240" w:lineRule="auto"/>
      </w:pPr>
    </w:p>
    <w:p w:rsidR="00E96497" w:rsidRPr="00537536" w:rsidRDefault="00E96497" w:rsidP="0042502D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6386402"/>
      <w:r w:rsidRPr="00537536">
        <w:rPr>
          <w:rFonts w:ascii="Times New Roman" w:hAnsi="Times New Roman" w:cs="Times New Roman"/>
          <w:color w:val="auto"/>
          <w:sz w:val="28"/>
          <w:szCs w:val="28"/>
        </w:rPr>
        <w:t>1.1. Пояснительная записка</w:t>
      </w:r>
      <w:bookmarkEnd w:id="1"/>
    </w:p>
    <w:p w:rsidR="00E96497" w:rsidRPr="005222E0" w:rsidRDefault="00E96497" w:rsidP="0042502D">
      <w:pPr>
        <w:spacing w:after="0" w:line="240" w:lineRule="auto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583A3F" w:rsidRDefault="00E96497" w:rsidP="00425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>Дополнительная общеобразовательная общеразвивающая программа «Фотостарт»</w:t>
      </w:r>
      <w:r w:rsidR="009F1A30">
        <w:rPr>
          <w:rFonts w:ascii="Times New Roman" w:hAnsi="Times New Roman"/>
          <w:sz w:val="28"/>
          <w:szCs w:val="28"/>
        </w:rPr>
        <w:t xml:space="preserve"> (далее – П</w:t>
      </w:r>
      <w:bookmarkStart w:id="2" w:name="_GoBack"/>
      <w:bookmarkEnd w:id="2"/>
      <w:r w:rsidR="00E67B01">
        <w:rPr>
          <w:rFonts w:ascii="Times New Roman" w:hAnsi="Times New Roman"/>
          <w:sz w:val="28"/>
          <w:szCs w:val="28"/>
        </w:rPr>
        <w:t xml:space="preserve">рограмма) реализуется на ознакомительном уровне </w:t>
      </w:r>
      <w:r w:rsidR="00DB4B2A">
        <w:rPr>
          <w:rFonts w:ascii="Times New Roman" w:hAnsi="Times New Roman"/>
          <w:sz w:val="28"/>
          <w:szCs w:val="28"/>
        </w:rPr>
        <w:t>и соответствует</w:t>
      </w:r>
      <w:r w:rsidRPr="005222E0">
        <w:rPr>
          <w:rFonts w:ascii="Times New Roman" w:hAnsi="Times New Roman"/>
          <w:sz w:val="28"/>
          <w:szCs w:val="28"/>
        </w:rPr>
        <w:t xml:space="preserve"> </w:t>
      </w:r>
      <w:r w:rsidRPr="005273B0">
        <w:rPr>
          <w:rFonts w:ascii="Times New Roman" w:hAnsi="Times New Roman"/>
          <w:b/>
          <w:sz w:val="28"/>
          <w:szCs w:val="28"/>
        </w:rPr>
        <w:t>технической направленности</w:t>
      </w:r>
      <w:r w:rsidR="00E0440B">
        <w:rPr>
          <w:rFonts w:ascii="Times New Roman" w:hAnsi="Times New Roman"/>
          <w:b/>
          <w:sz w:val="28"/>
          <w:szCs w:val="28"/>
        </w:rPr>
        <w:t>.</w:t>
      </w:r>
      <w:r w:rsidR="00FA4205">
        <w:rPr>
          <w:rFonts w:ascii="Times New Roman" w:hAnsi="Times New Roman"/>
          <w:b/>
          <w:sz w:val="28"/>
          <w:szCs w:val="28"/>
        </w:rPr>
        <w:t xml:space="preserve"> </w:t>
      </w:r>
      <w:r w:rsidR="00583A3F">
        <w:rPr>
          <w:rFonts w:ascii="Times New Roman" w:hAnsi="Times New Roman"/>
          <w:sz w:val="28"/>
          <w:szCs w:val="28"/>
        </w:rPr>
        <w:t>Ф</w:t>
      </w:r>
      <w:r w:rsidR="004359E4" w:rsidRPr="00FE2321">
        <w:rPr>
          <w:rFonts w:ascii="Times New Roman" w:hAnsi="Times New Roman"/>
          <w:sz w:val="28"/>
          <w:szCs w:val="28"/>
        </w:rPr>
        <w:t>отография в современном обществе становится эффективным средством обмена информацией</w:t>
      </w:r>
      <w:r w:rsidR="00E0440B">
        <w:rPr>
          <w:rFonts w:ascii="Times New Roman" w:hAnsi="Times New Roman"/>
          <w:sz w:val="28"/>
          <w:szCs w:val="28"/>
        </w:rPr>
        <w:t xml:space="preserve"> с использованием</w:t>
      </w:r>
      <w:r w:rsidR="00264033">
        <w:rPr>
          <w:rFonts w:ascii="Times New Roman" w:hAnsi="Times New Roman"/>
          <w:sz w:val="28"/>
          <w:szCs w:val="28"/>
        </w:rPr>
        <w:t xml:space="preserve"> различных цифровых фото</w:t>
      </w:r>
      <w:r w:rsidR="00E0440B">
        <w:rPr>
          <w:rFonts w:ascii="Times New Roman" w:hAnsi="Times New Roman"/>
          <w:sz w:val="28"/>
          <w:szCs w:val="28"/>
        </w:rPr>
        <w:t>камер, программных редакторов. В</w:t>
      </w:r>
      <w:r w:rsidR="004359E4" w:rsidRPr="00FE2321">
        <w:rPr>
          <w:rFonts w:ascii="Times New Roman" w:hAnsi="Times New Roman"/>
          <w:sz w:val="28"/>
          <w:szCs w:val="28"/>
        </w:rPr>
        <w:t>ажно использовать её грамотно и качественно, не совершая грубых технических и композиционных ошибок.</w:t>
      </w:r>
      <w:r w:rsidR="0024281A" w:rsidRPr="0024281A">
        <w:rPr>
          <w:rFonts w:ascii="Times New Roman" w:hAnsi="Times New Roman"/>
          <w:sz w:val="28"/>
          <w:szCs w:val="28"/>
        </w:rPr>
        <w:t xml:space="preserve"> </w:t>
      </w:r>
      <w:r w:rsidR="00A72C62" w:rsidRPr="005222E0">
        <w:rPr>
          <w:rFonts w:ascii="Times New Roman" w:hAnsi="Times New Roman"/>
          <w:sz w:val="28"/>
          <w:szCs w:val="28"/>
        </w:rPr>
        <w:t xml:space="preserve">Программа позволяет освоить навыки фотосъёмки и познакомиться с фотографией, как одним из самых интересных видов искусства. </w:t>
      </w:r>
      <w:r w:rsidR="00A72C62">
        <w:rPr>
          <w:rFonts w:ascii="Times New Roman" w:hAnsi="Times New Roman"/>
          <w:sz w:val="28"/>
          <w:szCs w:val="28"/>
        </w:rPr>
        <w:t xml:space="preserve">Программа предполагает изучение </w:t>
      </w:r>
      <w:r w:rsidR="00DB4B2A">
        <w:rPr>
          <w:rFonts w:ascii="Times New Roman" w:hAnsi="Times New Roman"/>
          <w:sz w:val="28"/>
          <w:szCs w:val="28"/>
        </w:rPr>
        <w:t>технологического процесса,</w:t>
      </w:r>
      <w:r w:rsidR="00A72C62">
        <w:rPr>
          <w:rFonts w:ascii="Times New Roman" w:hAnsi="Times New Roman"/>
          <w:sz w:val="28"/>
          <w:szCs w:val="28"/>
        </w:rPr>
        <w:t xml:space="preserve"> основанного на комплексном </w:t>
      </w:r>
      <w:r w:rsidR="0042502D">
        <w:rPr>
          <w:rFonts w:ascii="Times New Roman" w:hAnsi="Times New Roman"/>
          <w:sz w:val="28"/>
          <w:szCs w:val="28"/>
        </w:rPr>
        <w:t>подходе к</w:t>
      </w:r>
      <w:r w:rsidR="00A72C62">
        <w:rPr>
          <w:rFonts w:ascii="Times New Roman" w:hAnsi="Times New Roman"/>
          <w:sz w:val="28"/>
          <w:szCs w:val="28"/>
        </w:rPr>
        <w:t xml:space="preserve"> съемке, обработке и применению.  </w:t>
      </w:r>
    </w:p>
    <w:p w:rsidR="00E67B01" w:rsidRDefault="00E67B01" w:rsidP="00425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Логическим продолжением данной программы является дополнительная </w:t>
      </w:r>
      <w:r w:rsidR="0042502D">
        <w:rPr>
          <w:rFonts w:ascii="Times New Roman" w:hAnsi="Times New Roman"/>
          <w:sz w:val="28"/>
          <w:szCs w:val="28"/>
        </w:rPr>
        <w:t>общеобразовательная общеразвивающая</w:t>
      </w:r>
      <w:r>
        <w:rPr>
          <w:rFonts w:ascii="Times New Roman" w:hAnsi="Times New Roman"/>
          <w:sz w:val="28"/>
          <w:szCs w:val="28"/>
        </w:rPr>
        <w:t xml:space="preserve"> программа базового уровня </w:t>
      </w:r>
      <w:r w:rsidR="00392B2D">
        <w:rPr>
          <w:rFonts w:ascii="Times New Roman" w:hAnsi="Times New Roman"/>
          <w:sz w:val="28"/>
          <w:szCs w:val="28"/>
        </w:rPr>
        <w:t>«Перспектива».</w:t>
      </w:r>
    </w:p>
    <w:p w:rsidR="00E96497" w:rsidRPr="005273B0" w:rsidRDefault="00E96497" w:rsidP="00425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2321">
        <w:rPr>
          <w:rFonts w:ascii="Times New Roman" w:hAnsi="Times New Roman"/>
          <w:sz w:val="28"/>
          <w:szCs w:val="28"/>
        </w:rPr>
        <w:t>Данная программа является</w:t>
      </w:r>
      <w:r w:rsidR="00FA4205">
        <w:rPr>
          <w:rFonts w:ascii="Times New Roman" w:hAnsi="Times New Roman"/>
          <w:sz w:val="28"/>
          <w:szCs w:val="28"/>
        </w:rPr>
        <w:t xml:space="preserve"> </w:t>
      </w:r>
      <w:r w:rsidRPr="00FE2321">
        <w:rPr>
          <w:rFonts w:ascii="Times New Roman" w:hAnsi="Times New Roman"/>
          <w:b/>
          <w:sz w:val="28"/>
          <w:szCs w:val="28"/>
        </w:rPr>
        <w:t>авторской.</w:t>
      </w:r>
    </w:p>
    <w:p w:rsidR="00E96497" w:rsidRPr="005222E0" w:rsidRDefault="00E96497" w:rsidP="00425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Новизна</w:t>
      </w:r>
      <w:r w:rsidRPr="005222E0">
        <w:rPr>
          <w:rFonts w:ascii="Times New Roman" w:hAnsi="Times New Roman"/>
          <w:sz w:val="28"/>
          <w:szCs w:val="28"/>
        </w:rPr>
        <w:t xml:space="preserve"> программы заключается в изучении основ фотосъёмки с акцентом на понимание природы света и оперативной настройки параметров любой цифровой камеры под условия освещения, для получения качественных и </w:t>
      </w:r>
      <w:r w:rsidR="001A0146">
        <w:rPr>
          <w:rFonts w:ascii="Times New Roman" w:hAnsi="Times New Roman"/>
          <w:sz w:val="28"/>
          <w:szCs w:val="28"/>
        </w:rPr>
        <w:t xml:space="preserve">технически </w:t>
      </w:r>
      <w:r w:rsidRPr="005222E0">
        <w:rPr>
          <w:rFonts w:ascii="Times New Roman" w:hAnsi="Times New Roman"/>
          <w:sz w:val="28"/>
          <w:szCs w:val="28"/>
        </w:rPr>
        <w:t xml:space="preserve">грамотных снимков. </w:t>
      </w:r>
    </w:p>
    <w:p w:rsidR="00E96497" w:rsidRPr="005222E0" w:rsidRDefault="001B2789" w:rsidP="00425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2321">
        <w:rPr>
          <w:rFonts w:ascii="Times New Roman" w:hAnsi="Times New Roman"/>
          <w:b/>
          <w:sz w:val="28"/>
          <w:szCs w:val="28"/>
        </w:rPr>
        <w:t>А</w:t>
      </w:r>
      <w:r w:rsidR="00E96497" w:rsidRPr="00FE2321">
        <w:rPr>
          <w:rFonts w:ascii="Times New Roman" w:hAnsi="Times New Roman"/>
          <w:b/>
          <w:sz w:val="28"/>
          <w:szCs w:val="28"/>
        </w:rPr>
        <w:t>ктуальность</w:t>
      </w:r>
      <w:r w:rsidR="00E96497" w:rsidRPr="00FE2321">
        <w:rPr>
          <w:rFonts w:ascii="Times New Roman" w:hAnsi="Times New Roman"/>
          <w:sz w:val="28"/>
          <w:szCs w:val="28"/>
        </w:rPr>
        <w:t xml:space="preserve"> программы состоит в </w:t>
      </w:r>
      <w:r w:rsidR="002B70AE">
        <w:rPr>
          <w:rFonts w:ascii="Times New Roman" w:hAnsi="Times New Roman"/>
          <w:sz w:val="28"/>
          <w:szCs w:val="28"/>
        </w:rPr>
        <w:t>создании условий</w:t>
      </w:r>
      <w:r w:rsidR="00E96497" w:rsidRPr="00FE2321">
        <w:rPr>
          <w:rFonts w:ascii="Times New Roman" w:hAnsi="Times New Roman"/>
          <w:sz w:val="28"/>
          <w:szCs w:val="28"/>
        </w:rPr>
        <w:t xml:space="preserve"> для личностного развития уча</w:t>
      </w:r>
      <w:r w:rsidR="00482C8B">
        <w:rPr>
          <w:rFonts w:ascii="Times New Roman" w:hAnsi="Times New Roman"/>
          <w:sz w:val="28"/>
          <w:szCs w:val="28"/>
        </w:rPr>
        <w:t>щихся, позитивной социализации. Программа способствует развитию творческих способностей</w:t>
      </w:r>
      <w:r w:rsidR="00E96497" w:rsidRPr="00FE2321">
        <w:rPr>
          <w:rFonts w:ascii="Times New Roman" w:hAnsi="Times New Roman"/>
          <w:sz w:val="28"/>
          <w:szCs w:val="28"/>
        </w:rPr>
        <w:t xml:space="preserve"> учащихся</w:t>
      </w:r>
      <w:r w:rsidR="00134653">
        <w:rPr>
          <w:rFonts w:ascii="Times New Roman" w:hAnsi="Times New Roman"/>
          <w:sz w:val="28"/>
          <w:szCs w:val="28"/>
        </w:rPr>
        <w:t xml:space="preserve"> и</w:t>
      </w:r>
      <w:r w:rsidR="00264033">
        <w:rPr>
          <w:rFonts w:ascii="Times New Roman" w:hAnsi="Times New Roman"/>
          <w:sz w:val="28"/>
          <w:szCs w:val="28"/>
        </w:rPr>
        <w:t xml:space="preserve"> </w:t>
      </w:r>
      <w:r w:rsidR="002B70AE">
        <w:rPr>
          <w:rFonts w:ascii="Times New Roman" w:hAnsi="Times New Roman"/>
          <w:sz w:val="28"/>
          <w:szCs w:val="28"/>
        </w:rPr>
        <w:t>технической</w:t>
      </w:r>
      <w:r w:rsidR="00E96497" w:rsidRPr="00FE2321">
        <w:rPr>
          <w:rFonts w:ascii="Times New Roman" w:hAnsi="Times New Roman"/>
          <w:sz w:val="28"/>
          <w:szCs w:val="28"/>
        </w:rPr>
        <w:t xml:space="preserve"> грамотность.</w:t>
      </w:r>
    </w:p>
    <w:p w:rsidR="00E96497" w:rsidRPr="005222E0" w:rsidRDefault="00E96497" w:rsidP="0042502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Педагогическая целесообразность</w:t>
      </w:r>
      <w:r w:rsidRPr="005222E0">
        <w:rPr>
          <w:rFonts w:ascii="Times New Roman" w:hAnsi="Times New Roman"/>
          <w:sz w:val="28"/>
          <w:szCs w:val="28"/>
        </w:rPr>
        <w:t>. В освоении программы предусмотрены не только лекционные и практические занятия по съёмке и обработке отснятого материала, но также занятия в форме деловой игры, когда, каждый учащийся на съёмочной площадке будет играть определённую роль (менеджер проекта, художник по свету, модель, визажист</w:t>
      </w:r>
      <w:r w:rsidR="007938A2">
        <w:rPr>
          <w:rFonts w:ascii="Times New Roman" w:hAnsi="Times New Roman"/>
          <w:color w:val="000000"/>
          <w:sz w:val="28"/>
          <w:szCs w:val="28"/>
        </w:rPr>
        <w:t>).</w:t>
      </w:r>
      <w:r w:rsidR="009757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38A2">
        <w:rPr>
          <w:rFonts w:ascii="Times New Roman" w:hAnsi="Times New Roman"/>
          <w:color w:val="000000"/>
          <w:sz w:val="28"/>
          <w:szCs w:val="28"/>
        </w:rPr>
        <w:t>П</w:t>
      </w:r>
      <w:r w:rsidRPr="005222E0">
        <w:rPr>
          <w:rFonts w:ascii="Times New Roman" w:hAnsi="Times New Roman"/>
          <w:color w:val="000000"/>
          <w:sz w:val="28"/>
          <w:szCs w:val="28"/>
        </w:rPr>
        <w:t xml:space="preserve">редусмотрены экскурсии, открытые занятия с приглашёнными профессионалами отрасли. </w:t>
      </w:r>
    </w:p>
    <w:p w:rsidR="00E96497" w:rsidRPr="005222E0" w:rsidRDefault="00E96497" w:rsidP="00425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 xml:space="preserve">Основная </w:t>
      </w:r>
      <w:r w:rsidRPr="005222E0">
        <w:rPr>
          <w:rFonts w:ascii="Times New Roman" w:hAnsi="Times New Roman"/>
          <w:b/>
          <w:sz w:val="28"/>
          <w:szCs w:val="28"/>
        </w:rPr>
        <w:t>отличительная особенность</w:t>
      </w:r>
      <w:r w:rsidRPr="005222E0">
        <w:rPr>
          <w:rFonts w:ascii="Times New Roman" w:hAnsi="Times New Roman"/>
          <w:sz w:val="28"/>
          <w:szCs w:val="28"/>
        </w:rPr>
        <w:t xml:space="preserve"> программы заключаются в её </w:t>
      </w:r>
      <w:r w:rsidRPr="00264033">
        <w:rPr>
          <w:rFonts w:ascii="Times New Roman" w:hAnsi="Times New Roman"/>
          <w:sz w:val="28"/>
          <w:szCs w:val="28"/>
        </w:rPr>
        <w:t>комплексном характере.</w:t>
      </w:r>
      <w:r w:rsidR="00FA4205">
        <w:rPr>
          <w:rFonts w:ascii="Times New Roman" w:hAnsi="Times New Roman"/>
          <w:sz w:val="28"/>
          <w:szCs w:val="28"/>
        </w:rPr>
        <w:t xml:space="preserve"> </w:t>
      </w:r>
      <w:r w:rsidR="00264033">
        <w:rPr>
          <w:rFonts w:ascii="Times New Roman" w:hAnsi="Times New Roman"/>
          <w:sz w:val="28"/>
          <w:szCs w:val="28"/>
        </w:rPr>
        <w:t xml:space="preserve">Фотография изучается, как сложный технологический процесс, не ограничивающейся только навыками и приёмами организации фотосессий, но их дальнейшей обработкой в программных </w:t>
      </w:r>
      <w:r w:rsidR="00DB4B2A">
        <w:rPr>
          <w:rFonts w:ascii="Times New Roman" w:hAnsi="Times New Roman"/>
          <w:sz w:val="28"/>
          <w:szCs w:val="28"/>
        </w:rPr>
        <w:t>редакторах, с</w:t>
      </w:r>
      <w:r w:rsidR="00F73BD1">
        <w:rPr>
          <w:rFonts w:ascii="Times New Roman" w:hAnsi="Times New Roman"/>
          <w:sz w:val="28"/>
          <w:szCs w:val="28"/>
        </w:rPr>
        <w:t xml:space="preserve"> </w:t>
      </w:r>
      <w:r w:rsidR="00264033">
        <w:rPr>
          <w:rFonts w:ascii="Times New Roman" w:hAnsi="Times New Roman"/>
          <w:sz w:val="28"/>
          <w:szCs w:val="28"/>
        </w:rPr>
        <w:t>применением и продвижением в социальных сетях и профильных сайтах.</w:t>
      </w:r>
    </w:p>
    <w:p w:rsidR="00BE4F72" w:rsidRDefault="00E96497" w:rsidP="00425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lastRenderedPageBreak/>
        <w:t>Адресат программы</w:t>
      </w:r>
      <w:r w:rsidR="003A2354">
        <w:rPr>
          <w:rFonts w:ascii="Times New Roman" w:hAnsi="Times New Roman"/>
          <w:b/>
          <w:sz w:val="28"/>
          <w:szCs w:val="28"/>
        </w:rPr>
        <w:t xml:space="preserve">. </w:t>
      </w:r>
      <w:r w:rsidR="00264033" w:rsidRPr="003A2354">
        <w:rPr>
          <w:rFonts w:ascii="Times New Roman" w:hAnsi="Times New Roman"/>
          <w:sz w:val="28"/>
          <w:szCs w:val="28"/>
        </w:rPr>
        <w:t xml:space="preserve">Программа </w:t>
      </w:r>
      <w:r w:rsidR="00264033" w:rsidRPr="005222E0">
        <w:rPr>
          <w:rFonts w:ascii="Times New Roman" w:hAnsi="Times New Roman"/>
          <w:sz w:val="28"/>
          <w:szCs w:val="28"/>
        </w:rPr>
        <w:t>рассчитана</w:t>
      </w:r>
      <w:r w:rsidRPr="005222E0">
        <w:rPr>
          <w:rFonts w:ascii="Times New Roman" w:hAnsi="Times New Roman"/>
          <w:sz w:val="28"/>
          <w:szCs w:val="28"/>
        </w:rPr>
        <w:t xml:space="preserve"> на широкий круг учащихся в возрасте от 13 до 18 лет. Большая разни</w:t>
      </w:r>
      <w:r w:rsidR="0024281A">
        <w:rPr>
          <w:rFonts w:ascii="Times New Roman" w:hAnsi="Times New Roman"/>
          <w:sz w:val="28"/>
          <w:szCs w:val="28"/>
        </w:rPr>
        <w:t xml:space="preserve">ца в возрасте призвана развивать у </w:t>
      </w:r>
      <w:r w:rsidRPr="005222E0">
        <w:rPr>
          <w:rFonts w:ascii="Times New Roman" w:hAnsi="Times New Roman"/>
          <w:sz w:val="28"/>
          <w:szCs w:val="28"/>
        </w:rPr>
        <w:t xml:space="preserve">учащихся принцип наставничества, коммуникабельность и взаимопонимание. Учтены психологические особенности всех возрастных групп. </w:t>
      </w:r>
      <w:r w:rsidR="00F50CA1" w:rsidRPr="00F50CA1">
        <w:rPr>
          <w:rFonts w:ascii="Times New Roman" w:hAnsi="Times New Roman"/>
          <w:sz w:val="28"/>
          <w:szCs w:val="28"/>
        </w:rPr>
        <w:t xml:space="preserve">Для освоения курса учащимся не требуется дорогостоящая профессиональная фототехника, достаточно простой камеры, домашнего компьютера. Для фотосессий используется </w:t>
      </w:r>
      <w:r w:rsidR="00BE4F72">
        <w:rPr>
          <w:rFonts w:ascii="Times New Roman" w:hAnsi="Times New Roman"/>
          <w:sz w:val="28"/>
          <w:szCs w:val="28"/>
        </w:rPr>
        <w:t>световое оборудование и камеры.</w:t>
      </w:r>
    </w:p>
    <w:p w:rsidR="00E96497" w:rsidRPr="007E78B7" w:rsidRDefault="00F50CA1" w:rsidP="004250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0CA1">
        <w:rPr>
          <w:rFonts w:ascii="Times New Roman" w:hAnsi="Times New Roman"/>
          <w:sz w:val="28"/>
          <w:szCs w:val="28"/>
        </w:rPr>
        <w:t>В программе предусмотрено участие детей с особыми образовательными потребностями: детей-инвалидов и детей с ограниченными возможностями здоровья, талантливых (одарённых, мотивированных) и детей, находящихся в трудной жизненной ситуации.</w:t>
      </w:r>
    </w:p>
    <w:p w:rsidR="00E96497" w:rsidRPr="005222E0" w:rsidRDefault="00E96497" w:rsidP="0042502D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Уровень программы</w:t>
      </w:r>
      <w:r w:rsidR="001B2789">
        <w:rPr>
          <w:rFonts w:ascii="Times New Roman" w:hAnsi="Times New Roman"/>
          <w:sz w:val="28"/>
          <w:szCs w:val="28"/>
        </w:rPr>
        <w:t xml:space="preserve"> – ознакомительный</w:t>
      </w:r>
    </w:p>
    <w:p w:rsidR="00E96497" w:rsidRPr="005222E0" w:rsidRDefault="00E96497" w:rsidP="0042502D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Объем</w:t>
      </w:r>
      <w:r w:rsidRPr="005222E0">
        <w:rPr>
          <w:rFonts w:ascii="Times New Roman" w:hAnsi="Times New Roman"/>
          <w:sz w:val="28"/>
          <w:szCs w:val="28"/>
        </w:rPr>
        <w:t xml:space="preserve"> – 36 часов</w:t>
      </w:r>
    </w:p>
    <w:p w:rsidR="00E96497" w:rsidRPr="005222E0" w:rsidRDefault="00E96497" w:rsidP="0042502D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Срок реализации</w:t>
      </w:r>
      <w:r w:rsidRPr="005222E0">
        <w:rPr>
          <w:rFonts w:ascii="Times New Roman" w:hAnsi="Times New Roman"/>
          <w:sz w:val="28"/>
          <w:szCs w:val="28"/>
        </w:rPr>
        <w:t xml:space="preserve"> – 2 месяца</w:t>
      </w:r>
    </w:p>
    <w:p w:rsidR="00E96497" w:rsidRPr="005222E0" w:rsidRDefault="00E96497" w:rsidP="0042502D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Форма обучения</w:t>
      </w:r>
      <w:r w:rsidRPr="005222E0">
        <w:rPr>
          <w:rFonts w:ascii="Times New Roman" w:hAnsi="Times New Roman"/>
          <w:sz w:val="28"/>
          <w:szCs w:val="28"/>
        </w:rPr>
        <w:t xml:space="preserve"> – очная</w:t>
      </w:r>
      <w:r w:rsidR="00F50CA1">
        <w:rPr>
          <w:rFonts w:ascii="Times New Roman" w:hAnsi="Times New Roman"/>
          <w:sz w:val="28"/>
          <w:szCs w:val="28"/>
        </w:rPr>
        <w:t>, дистанционная</w:t>
      </w:r>
    </w:p>
    <w:p w:rsidR="001B2789" w:rsidRPr="00094CF5" w:rsidRDefault="001B2789" w:rsidP="0042502D">
      <w:pPr>
        <w:pStyle w:val="Style17"/>
        <w:widowControl/>
        <w:tabs>
          <w:tab w:val="left" w:pos="0"/>
        </w:tabs>
        <w:spacing w:line="240" w:lineRule="auto"/>
        <w:ind w:firstLine="0"/>
        <w:rPr>
          <w:rStyle w:val="FontStyle103"/>
          <w:sz w:val="28"/>
          <w:szCs w:val="28"/>
        </w:rPr>
      </w:pPr>
      <w:r>
        <w:rPr>
          <w:b/>
          <w:sz w:val="28"/>
          <w:szCs w:val="28"/>
        </w:rPr>
        <w:tab/>
      </w:r>
      <w:r w:rsidR="00E96497" w:rsidRPr="005222E0">
        <w:rPr>
          <w:b/>
          <w:sz w:val="28"/>
          <w:szCs w:val="28"/>
        </w:rPr>
        <w:t>Режим занятий</w:t>
      </w:r>
      <w:r w:rsidR="00E96497" w:rsidRPr="005222E0">
        <w:rPr>
          <w:sz w:val="28"/>
          <w:szCs w:val="28"/>
        </w:rPr>
        <w:t xml:space="preserve"> – </w:t>
      </w:r>
      <w:r w:rsidRPr="00094CF5">
        <w:rPr>
          <w:sz w:val="28"/>
          <w:szCs w:val="28"/>
        </w:rPr>
        <w:t>2 раза в неделю по 2 академических</w:t>
      </w:r>
      <w:r>
        <w:rPr>
          <w:sz w:val="28"/>
          <w:szCs w:val="28"/>
        </w:rPr>
        <w:t xml:space="preserve"> часа с 10 минутным перерывом. 4</w:t>
      </w:r>
      <w:r w:rsidRPr="00094CF5">
        <w:rPr>
          <w:sz w:val="28"/>
          <w:szCs w:val="28"/>
        </w:rPr>
        <w:t xml:space="preserve"> занятия в неделю. Всего 36 часов.</w:t>
      </w:r>
    </w:p>
    <w:p w:rsidR="00537536" w:rsidRDefault="00E96497" w:rsidP="004250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color w:val="000000"/>
          <w:sz w:val="28"/>
          <w:szCs w:val="28"/>
        </w:rPr>
        <w:t>Особенности организации образовательного процесса</w:t>
      </w:r>
      <w:r w:rsidR="006C329A" w:rsidRPr="005222E0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6C329A" w:rsidRPr="005222E0">
        <w:rPr>
          <w:rFonts w:ascii="Times New Roman" w:hAnsi="Times New Roman"/>
          <w:color w:val="000000"/>
          <w:sz w:val="28"/>
          <w:szCs w:val="28"/>
        </w:rPr>
        <w:t xml:space="preserve">Предусмотрена групповая </w:t>
      </w:r>
      <w:r w:rsidR="00696DDA" w:rsidRPr="005222E0">
        <w:rPr>
          <w:rFonts w:ascii="Times New Roman" w:hAnsi="Times New Roman"/>
          <w:color w:val="000000"/>
          <w:sz w:val="28"/>
          <w:szCs w:val="28"/>
        </w:rPr>
        <w:t>очная</w:t>
      </w:r>
      <w:r w:rsidR="00696DDA">
        <w:rPr>
          <w:rFonts w:ascii="Times New Roman" w:hAnsi="Times New Roman"/>
          <w:color w:val="000000"/>
          <w:sz w:val="28"/>
          <w:szCs w:val="28"/>
        </w:rPr>
        <w:t>, дистанционная</w:t>
      </w:r>
      <w:r w:rsidR="006C329A" w:rsidRPr="005222E0">
        <w:rPr>
          <w:rFonts w:ascii="Times New Roman" w:hAnsi="Times New Roman"/>
          <w:color w:val="000000"/>
          <w:sz w:val="28"/>
          <w:szCs w:val="28"/>
        </w:rPr>
        <w:t xml:space="preserve"> форм</w:t>
      </w:r>
      <w:r w:rsidR="007D125D">
        <w:rPr>
          <w:rFonts w:ascii="Times New Roman" w:hAnsi="Times New Roman"/>
          <w:color w:val="000000"/>
          <w:sz w:val="28"/>
          <w:szCs w:val="28"/>
        </w:rPr>
        <w:t>ы</w:t>
      </w:r>
      <w:r w:rsidR="006C329A" w:rsidRPr="005222E0">
        <w:rPr>
          <w:rFonts w:ascii="Times New Roman" w:hAnsi="Times New Roman"/>
          <w:color w:val="000000"/>
          <w:sz w:val="28"/>
          <w:szCs w:val="28"/>
        </w:rPr>
        <w:t xml:space="preserve"> обучения</w:t>
      </w:r>
      <w:r w:rsidR="006C329A" w:rsidRPr="005222E0">
        <w:rPr>
          <w:rFonts w:ascii="Times New Roman" w:hAnsi="Times New Roman"/>
          <w:sz w:val="28"/>
          <w:szCs w:val="28"/>
        </w:rPr>
        <w:t>. Группы сформированы из учащи</w:t>
      </w:r>
      <w:r w:rsidR="00F73BD1">
        <w:rPr>
          <w:rFonts w:ascii="Times New Roman" w:hAnsi="Times New Roman"/>
          <w:sz w:val="28"/>
          <w:szCs w:val="28"/>
        </w:rPr>
        <w:t>хся разных возрастов (13-18</w:t>
      </w:r>
      <w:r w:rsidR="00696DDA">
        <w:rPr>
          <w:rFonts w:ascii="Times New Roman" w:hAnsi="Times New Roman"/>
          <w:sz w:val="28"/>
          <w:szCs w:val="28"/>
        </w:rPr>
        <w:t xml:space="preserve"> </w:t>
      </w:r>
      <w:r w:rsidR="00F73BD1">
        <w:rPr>
          <w:rFonts w:ascii="Times New Roman" w:hAnsi="Times New Roman"/>
          <w:sz w:val="28"/>
          <w:szCs w:val="28"/>
        </w:rPr>
        <w:t>лет)</w:t>
      </w:r>
      <w:r w:rsidR="006C329A" w:rsidRPr="005222E0">
        <w:rPr>
          <w:rFonts w:ascii="Times New Roman" w:hAnsi="Times New Roman"/>
          <w:sz w:val="28"/>
          <w:szCs w:val="28"/>
        </w:rPr>
        <w:t>. Программой определены различные виды занятий от лекций, семинаров и практических занятий, до занятий</w:t>
      </w:r>
      <w:r w:rsidR="00F73BD1">
        <w:rPr>
          <w:rFonts w:ascii="Times New Roman" w:hAnsi="Times New Roman"/>
          <w:sz w:val="28"/>
          <w:szCs w:val="28"/>
        </w:rPr>
        <w:t xml:space="preserve"> -</w:t>
      </w:r>
      <w:r w:rsidR="006C329A" w:rsidRPr="005222E0">
        <w:rPr>
          <w:rFonts w:ascii="Times New Roman" w:hAnsi="Times New Roman"/>
          <w:sz w:val="28"/>
          <w:szCs w:val="28"/>
        </w:rPr>
        <w:t xml:space="preserve"> дискуссий, в форме деловой игры для развития критического мышления.</w:t>
      </w:r>
      <w:r w:rsidR="00F73BD1">
        <w:rPr>
          <w:rFonts w:ascii="Times New Roman" w:hAnsi="Times New Roman"/>
          <w:sz w:val="28"/>
          <w:szCs w:val="28"/>
        </w:rPr>
        <w:t xml:space="preserve"> В</w:t>
      </w:r>
      <w:r w:rsidR="006935DE" w:rsidRPr="005222E0">
        <w:rPr>
          <w:rFonts w:ascii="Times New Roman" w:hAnsi="Times New Roman"/>
          <w:sz w:val="28"/>
          <w:szCs w:val="28"/>
        </w:rPr>
        <w:t xml:space="preserve"> рамках программы планируются </w:t>
      </w:r>
      <w:r w:rsidR="00537536">
        <w:rPr>
          <w:rFonts w:ascii="Times New Roman" w:hAnsi="Times New Roman"/>
          <w:sz w:val="28"/>
          <w:szCs w:val="28"/>
        </w:rPr>
        <w:t xml:space="preserve">открытые занятия, </w:t>
      </w:r>
      <w:r w:rsidR="00F73BD1">
        <w:rPr>
          <w:rFonts w:ascii="Times New Roman" w:hAnsi="Times New Roman"/>
          <w:sz w:val="28"/>
          <w:szCs w:val="28"/>
        </w:rPr>
        <w:t>экску</w:t>
      </w:r>
      <w:r w:rsidR="00F73BD1" w:rsidRPr="005222E0">
        <w:rPr>
          <w:rFonts w:ascii="Times New Roman" w:hAnsi="Times New Roman"/>
          <w:sz w:val="28"/>
          <w:szCs w:val="28"/>
        </w:rPr>
        <w:t>рсии</w:t>
      </w:r>
      <w:r w:rsidR="006935DE" w:rsidRPr="005222E0">
        <w:rPr>
          <w:rFonts w:ascii="Times New Roman" w:hAnsi="Times New Roman"/>
          <w:sz w:val="28"/>
          <w:szCs w:val="28"/>
        </w:rPr>
        <w:t xml:space="preserve"> и самостоятел</w:t>
      </w:r>
      <w:r w:rsidR="00537536">
        <w:rPr>
          <w:rFonts w:ascii="Times New Roman" w:hAnsi="Times New Roman"/>
          <w:sz w:val="28"/>
          <w:szCs w:val="28"/>
        </w:rPr>
        <w:t>ьная творческая работа учащихся.</w:t>
      </w:r>
    </w:p>
    <w:p w:rsidR="00696DDA" w:rsidRDefault="00696DDA" w:rsidP="0042502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F50CA1">
        <w:rPr>
          <w:rFonts w:ascii="Times New Roman" w:hAnsi="Times New Roman"/>
          <w:color w:val="000000"/>
          <w:sz w:val="28"/>
          <w:szCs w:val="28"/>
          <w:lang w:eastAsia="ru-RU"/>
        </w:rPr>
        <w:t>дистанционной</w:t>
      </w:r>
      <w:r w:rsidR="00F50CA1" w:rsidRPr="00F50C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50C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форме </w:t>
      </w:r>
      <w:r w:rsidR="008752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программа реализуется </w:t>
      </w:r>
      <w:r w:rsidR="00F50CA1" w:rsidRPr="00F50C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помощью приложения </w:t>
      </w:r>
      <w:r w:rsidR="00F50CA1" w:rsidRPr="00F50CA1">
        <w:rPr>
          <w:rFonts w:ascii="Times New Roman" w:hAnsi="Times New Roman"/>
          <w:color w:val="000000"/>
          <w:sz w:val="28"/>
          <w:szCs w:val="28"/>
          <w:lang w:val="en-US" w:eastAsia="ru-RU"/>
        </w:rPr>
        <w:t>Discord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 В данном приложении создается</w:t>
      </w:r>
      <w:r w:rsidR="00F50CA1" w:rsidRPr="00F50C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закрытый канал творческого объединения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F50CA1" w:rsidRPr="00F50C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который 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ожно перейти по ссылке педагога. И</w:t>
      </w:r>
      <w:r w:rsidR="00F50CA1" w:rsidRPr="00F50CA1">
        <w:rPr>
          <w:rFonts w:ascii="Times New Roman" w:hAnsi="Times New Roman"/>
          <w:color w:val="000000"/>
          <w:sz w:val="28"/>
          <w:szCs w:val="28"/>
          <w:lang w:eastAsia="ru-RU"/>
        </w:rPr>
        <w:t>нструментарий приложения позволяет проводить полноценные стримы</w:t>
      </w:r>
      <w:r w:rsidR="0029178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(прямые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трансляции</w:t>
      </w:r>
      <w:r w:rsidR="0029178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возможностями живого чата и включений учащихся)</w:t>
      </w:r>
      <w:r w:rsidR="00F50CA1" w:rsidRPr="00F50C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занятий по обработке и съёмке, с возможностью переключения тр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ансляции на каждого из учащихся.</w:t>
      </w:r>
      <w:r w:rsidR="00F50CA1" w:rsidRPr="00F50C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F50CA1" w:rsidRPr="00F50C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живой чат можно загружать готовые фотографии, подключать голосовую связь для участия в </w:t>
      </w:r>
      <w:r w:rsidR="008752D6">
        <w:rPr>
          <w:rFonts w:ascii="Times New Roman" w:hAnsi="Times New Roman"/>
          <w:color w:val="000000"/>
          <w:sz w:val="28"/>
          <w:szCs w:val="28"/>
          <w:lang w:eastAsia="ru-RU"/>
        </w:rPr>
        <w:t>опросе и обсуждения</w:t>
      </w:r>
      <w:r w:rsidR="00F50CA1" w:rsidRPr="00F50C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темы. </w:t>
      </w:r>
    </w:p>
    <w:p w:rsidR="008752D6" w:rsidRDefault="00F50CA1" w:rsidP="0042502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50CA1">
        <w:rPr>
          <w:rFonts w:ascii="Times New Roman" w:hAnsi="Times New Roman"/>
          <w:color w:val="000000"/>
          <w:sz w:val="28"/>
          <w:szCs w:val="28"/>
          <w:lang w:eastAsia="ru-RU"/>
        </w:rPr>
        <w:t>Для учащихся, у которых расписание дистанционных занятий в школе совпадает с занятиями в творческом объединении</w:t>
      </w:r>
      <w:r w:rsidR="008752D6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F50C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стримы и трансляции записываются через приложение </w:t>
      </w:r>
      <w:r w:rsidRPr="00F50CA1">
        <w:rPr>
          <w:rFonts w:ascii="Times New Roman" w:hAnsi="Times New Roman"/>
          <w:color w:val="000000"/>
          <w:sz w:val="28"/>
          <w:szCs w:val="28"/>
          <w:lang w:val="en-US" w:eastAsia="ru-RU"/>
        </w:rPr>
        <w:t>Bendicam</w:t>
      </w:r>
      <w:r w:rsidRPr="00F50CA1">
        <w:rPr>
          <w:rFonts w:ascii="Times New Roman" w:hAnsi="Times New Roman"/>
          <w:color w:val="000000"/>
          <w:sz w:val="28"/>
          <w:szCs w:val="28"/>
          <w:lang w:eastAsia="ru-RU"/>
        </w:rPr>
        <w:t>, что позволяет им в св</w:t>
      </w:r>
      <w:r w:rsidR="00696DDA">
        <w:rPr>
          <w:rFonts w:ascii="Times New Roman" w:hAnsi="Times New Roman"/>
          <w:color w:val="000000"/>
          <w:sz w:val="28"/>
          <w:szCs w:val="28"/>
          <w:lang w:eastAsia="ru-RU"/>
        </w:rPr>
        <w:t>ободное время просмотреть видео-</w:t>
      </w:r>
      <w:r w:rsidRPr="00F50CA1">
        <w:rPr>
          <w:rFonts w:ascii="Times New Roman" w:hAnsi="Times New Roman"/>
          <w:color w:val="000000"/>
          <w:sz w:val="28"/>
          <w:szCs w:val="28"/>
          <w:lang w:eastAsia="ru-RU"/>
        </w:rPr>
        <w:t>заняти</w:t>
      </w:r>
      <w:r w:rsidR="00696DDA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F50CA1">
        <w:rPr>
          <w:rFonts w:ascii="Times New Roman" w:hAnsi="Times New Roman"/>
          <w:color w:val="000000"/>
          <w:sz w:val="28"/>
          <w:szCs w:val="28"/>
          <w:lang w:eastAsia="ru-RU"/>
        </w:rPr>
        <w:t>, освоить материал самостоят</w:t>
      </w:r>
      <w:r w:rsidR="008752D6">
        <w:rPr>
          <w:rFonts w:ascii="Times New Roman" w:hAnsi="Times New Roman"/>
          <w:color w:val="000000"/>
          <w:sz w:val="28"/>
          <w:szCs w:val="28"/>
          <w:lang w:eastAsia="ru-RU"/>
        </w:rPr>
        <w:t>ельно, а интересующие вопросы задать педагогу</w:t>
      </w:r>
      <w:r w:rsidRPr="00F50C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8752D6" w:rsidRDefault="008752D6" w:rsidP="0042502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F50CA1" w:rsidRPr="00F50C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официальной группе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творческого </w:t>
      </w:r>
      <w:r w:rsidR="00F50CA1" w:rsidRPr="00F50CA1">
        <w:rPr>
          <w:rFonts w:ascii="Times New Roman" w:hAnsi="Times New Roman"/>
          <w:color w:val="000000"/>
          <w:sz w:val="28"/>
          <w:szCs w:val="28"/>
          <w:lang w:eastAsia="ru-RU"/>
        </w:rPr>
        <w:t>объединения в социально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й сети «Вконтакте» загружаются уже готовые видео-</w:t>
      </w:r>
      <w:r w:rsidR="00F50CA1" w:rsidRPr="00F50CA1">
        <w:rPr>
          <w:rFonts w:ascii="Times New Roman" w:hAnsi="Times New Roman"/>
          <w:color w:val="000000"/>
          <w:sz w:val="28"/>
          <w:szCs w:val="28"/>
          <w:lang w:eastAsia="ru-RU"/>
        </w:rPr>
        <w:t>занятия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которые могут просмотреть учащиеся в удобное для них время.</w:t>
      </w:r>
    </w:p>
    <w:p w:rsidR="008752D6" w:rsidRDefault="00F50CA1" w:rsidP="0042502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50CA1">
        <w:rPr>
          <w:rFonts w:ascii="Times New Roman" w:hAnsi="Times New Roman"/>
          <w:color w:val="000000"/>
          <w:sz w:val="28"/>
          <w:szCs w:val="28"/>
          <w:lang w:eastAsia="ru-RU"/>
        </w:rPr>
        <w:t>Съёмки на локациях предусматриваю</w:t>
      </w:r>
      <w:r w:rsidR="00291781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F50C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прямы</w:t>
      </w:r>
      <w:r w:rsidR="00291781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F50C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трансляции в социальной сети </w:t>
      </w:r>
      <w:r w:rsidRPr="00F50CA1">
        <w:rPr>
          <w:rFonts w:ascii="Times New Roman" w:hAnsi="Times New Roman"/>
          <w:color w:val="000000"/>
          <w:sz w:val="28"/>
          <w:szCs w:val="28"/>
          <w:lang w:val="en-US" w:eastAsia="ru-RU"/>
        </w:rPr>
        <w:t>Instagram</w:t>
      </w:r>
      <w:r w:rsidR="008752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50C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</w:t>
      </w:r>
      <w:r w:rsidR="008752D6">
        <w:rPr>
          <w:rFonts w:ascii="Times New Roman" w:hAnsi="Times New Roman"/>
          <w:color w:val="000000"/>
          <w:sz w:val="28"/>
          <w:szCs w:val="28"/>
          <w:lang w:eastAsia="ru-RU"/>
        </w:rPr>
        <w:t>применением живого чата</w:t>
      </w:r>
      <w:r w:rsidRPr="00F50C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F50CA1" w:rsidRPr="00F50CA1" w:rsidRDefault="00BE4F72" w:rsidP="004250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Выбор вышеуказанных приложений для дистанционной формы обучения обусловлен тем, что </w:t>
      </w:r>
      <w:r w:rsidR="00F50CA1" w:rsidRPr="00F50CA1">
        <w:rPr>
          <w:rFonts w:ascii="Times New Roman" w:hAnsi="Times New Roman"/>
          <w:color w:val="000000"/>
          <w:sz w:val="28"/>
          <w:szCs w:val="28"/>
          <w:lang w:eastAsia="ru-RU"/>
        </w:rPr>
        <w:t>они не тр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ебовательны к качеству интернет-</w:t>
      </w:r>
      <w:r w:rsidRPr="00F50CA1">
        <w:rPr>
          <w:rFonts w:ascii="Times New Roman" w:hAnsi="Times New Roman"/>
          <w:color w:val="000000"/>
          <w:sz w:val="28"/>
          <w:szCs w:val="28"/>
          <w:lang w:eastAsia="ru-RU"/>
        </w:rPr>
        <w:t>соединения</w:t>
      </w:r>
      <w:r w:rsidR="00F50CA1" w:rsidRPr="00F50CA1">
        <w:rPr>
          <w:rFonts w:ascii="Times New Roman" w:hAnsi="Times New Roman"/>
          <w:color w:val="000000"/>
          <w:sz w:val="28"/>
          <w:szCs w:val="28"/>
          <w:lang w:eastAsia="ru-RU"/>
        </w:rPr>
        <w:t>, имеют легкий и интуитивно понятный интерфейс, широкие возможности для реализации образовательной программы.</w:t>
      </w:r>
    </w:p>
    <w:p w:rsidR="00537536" w:rsidRDefault="00537536" w:rsidP="004250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42621" w:rsidRDefault="00E96497" w:rsidP="0042502D">
      <w:pPr>
        <w:pStyle w:val="3"/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6386403"/>
      <w:r w:rsidRPr="00D46F3C">
        <w:rPr>
          <w:rFonts w:ascii="Times New Roman" w:hAnsi="Times New Roman" w:cs="Times New Roman"/>
          <w:color w:val="auto"/>
          <w:sz w:val="28"/>
          <w:szCs w:val="28"/>
        </w:rPr>
        <w:t>1.2.</w:t>
      </w:r>
      <w:r w:rsidR="00746E5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B4B2A" w:rsidRPr="00D46F3C">
        <w:rPr>
          <w:rFonts w:ascii="Times New Roman" w:hAnsi="Times New Roman" w:cs="Times New Roman"/>
          <w:color w:val="auto"/>
          <w:sz w:val="28"/>
          <w:szCs w:val="28"/>
        </w:rPr>
        <w:t>Цель и</w:t>
      </w:r>
      <w:r w:rsidR="00042621" w:rsidRPr="00D46F3C">
        <w:rPr>
          <w:rFonts w:ascii="Times New Roman" w:hAnsi="Times New Roman" w:cs="Times New Roman"/>
          <w:color w:val="auto"/>
          <w:sz w:val="28"/>
          <w:szCs w:val="28"/>
        </w:rPr>
        <w:t xml:space="preserve"> задачи программы</w:t>
      </w:r>
      <w:bookmarkEnd w:id="3"/>
    </w:p>
    <w:p w:rsidR="008616F1" w:rsidRPr="008616F1" w:rsidRDefault="008616F1" w:rsidP="008616F1"/>
    <w:p w:rsidR="00042621" w:rsidRDefault="00042621" w:rsidP="004250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621">
        <w:rPr>
          <w:rFonts w:ascii="Times New Roman" w:hAnsi="Times New Roman"/>
          <w:b/>
          <w:sz w:val="28"/>
          <w:szCs w:val="28"/>
        </w:rPr>
        <w:t xml:space="preserve">Цель </w:t>
      </w:r>
      <w:r>
        <w:rPr>
          <w:rFonts w:ascii="Times New Roman" w:hAnsi="Times New Roman"/>
          <w:sz w:val="28"/>
          <w:szCs w:val="28"/>
        </w:rPr>
        <w:t xml:space="preserve">-  </w:t>
      </w:r>
      <w:r w:rsidRPr="00042621">
        <w:rPr>
          <w:rFonts w:ascii="Times New Roman" w:eastAsia="Times New Roman" w:hAnsi="Times New Roman"/>
          <w:sz w:val="28"/>
          <w:szCs w:val="28"/>
        </w:rPr>
        <w:t xml:space="preserve">создание активной образовательной среды для </w:t>
      </w:r>
      <w:r w:rsidR="002B70AE">
        <w:rPr>
          <w:rFonts w:ascii="Times New Roman" w:eastAsia="Times New Roman" w:hAnsi="Times New Roman"/>
          <w:sz w:val="28"/>
          <w:szCs w:val="28"/>
        </w:rPr>
        <w:t xml:space="preserve">развития </w:t>
      </w:r>
      <w:r w:rsidR="00E96497" w:rsidRPr="00042621">
        <w:rPr>
          <w:rFonts w:ascii="Times New Roman" w:hAnsi="Times New Roman"/>
          <w:sz w:val="28"/>
          <w:szCs w:val="28"/>
        </w:rPr>
        <w:t xml:space="preserve">у </w:t>
      </w:r>
      <w:r w:rsidR="00DB4B2A">
        <w:rPr>
          <w:rFonts w:ascii="Times New Roman" w:hAnsi="Times New Roman"/>
          <w:sz w:val="28"/>
          <w:szCs w:val="28"/>
        </w:rPr>
        <w:t xml:space="preserve">учащихся </w:t>
      </w:r>
      <w:r w:rsidR="00DB4B2A" w:rsidRPr="00042621">
        <w:rPr>
          <w:rFonts w:ascii="Times New Roman" w:hAnsi="Times New Roman"/>
          <w:sz w:val="28"/>
          <w:szCs w:val="28"/>
        </w:rPr>
        <w:t>устойчивого</w:t>
      </w:r>
      <w:r w:rsidR="00E96497" w:rsidRPr="00042621">
        <w:rPr>
          <w:rFonts w:ascii="Times New Roman" w:hAnsi="Times New Roman"/>
          <w:sz w:val="28"/>
          <w:szCs w:val="28"/>
        </w:rPr>
        <w:t xml:space="preserve"> интерес</w:t>
      </w:r>
      <w:r w:rsidRPr="00042621">
        <w:rPr>
          <w:rFonts w:ascii="Times New Roman" w:hAnsi="Times New Roman"/>
          <w:sz w:val="28"/>
          <w:szCs w:val="28"/>
        </w:rPr>
        <w:t>а</w:t>
      </w:r>
      <w:r w:rsidR="00E96497" w:rsidRPr="00042621">
        <w:rPr>
          <w:rFonts w:ascii="Times New Roman" w:hAnsi="Times New Roman"/>
          <w:sz w:val="28"/>
          <w:szCs w:val="28"/>
        </w:rPr>
        <w:t xml:space="preserve"> к фотоискусству</w:t>
      </w:r>
      <w:r>
        <w:rPr>
          <w:rFonts w:ascii="Times New Roman" w:hAnsi="Times New Roman"/>
          <w:sz w:val="28"/>
          <w:szCs w:val="28"/>
        </w:rPr>
        <w:t>.</w:t>
      </w:r>
    </w:p>
    <w:p w:rsidR="00E96497" w:rsidRPr="005222E0" w:rsidRDefault="00042621" w:rsidP="004250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="00E96497" w:rsidRPr="005222E0">
        <w:rPr>
          <w:rFonts w:ascii="Times New Roman" w:hAnsi="Times New Roman"/>
          <w:b/>
          <w:sz w:val="28"/>
          <w:szCs w:val="28"/>
        </w:rPr>
        <w:t>адачи</w:t>
      </w:r>
    </w:p>
    <w:p w:rsidR="00293AA8" w:rsidRPr="00293AA8" w:rsidRDefault="00E96497" w:rsidP="004250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93AA8">
        <w:rPr>
          <w:rFonts w:ascii="Times New Roman" w:hAnsi="Times New Roman"/>
          <w:b/>
          <w:sz w:val="28"/>
          <w:szCs w:val="28"/>
        </w:rPr>
        <w:t>Предметн</w:t>
      </w:r>
      <w:r w:rsidR="00293AA8" w:rsidRPr="00293AA8">
        <w:rPr>
          <w:rFonts w:ascii="Times New Roman" w:hAnsi="Times New Roman"/>
          <w:b/>
          <w:sz w:val="28"/>
          <w:szCs w:val="28"/>
        </w:rPr>
        <w:t>ые</w:t>
      </w:r>
      <w:r w:rsidR="00293AA8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293AA8" w:rsidRDefault="00042621" w:rsidP="0042502D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96497" w:rsidRPr="00293AA8">
        <w:rPr>
          <w:rFonts w:ascii="Times New Roman" w:hAnsi="Times New Roman"/>
          <w:sz w:val="28"/>
          <w:szCs w:val="28"/>
        </w:rPr>
        <w:t>своить технические характеристики зеркальных и беззеркальных</w:t>
      </w:r>
      <w:r>
        <w:rPr>
          <w:rFonts w:ascii="Times New Roman" w:hAnsi="Times New Roman"/>
          <w:sz w:val="28"/>
          <w:szCs w:val="28"/>
        </w:rPr>
        <w:t xml:space="preserve"> камер;</w:t>
      </w:r>
    </w:p>
    <w:p w:rsidR="00042621" w:rsidRDefault="00042621" w:rsidP="0042502D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уметь настраивать фотокамеры</w:t>
      </w:r>
      <w:r w:rsidR="00E96497" w:rsidRPr="00293AA8">
        <w:rPr>
          <w:rFonts w:ascii="Times New Roman" w:hAnsi="Times New Roman"/>
          <w:sz w:val="28"/>
          <w:szCs w:val="28"/>
        </w:rPr>
        <w:t xml:space="preserve"> в ручном режиме под любые условия освещения. </w:t>
      </w:r>
    </w:p>
    <w:p w:rsidR="00537536" w:rsidRDefault="00537536" w:rsidP="00425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Личностные:</w:t>
      </w:r>
    </w:p>
    <w:p w:rsidR="00537536" w:rsidRPr="00CC3A20" w:rsidRDefault="00F73BD1" w:rsidP="0042502D">
      <w:pPr>
        <w:numPr>
          <w:ilvl w:val="0"/>
          <w:numId w:val="19"/>
        </w:numPr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воспитывать</w:t>
      </w:r>
      <w:r w:rsidR="00537536" w:rsidRPr="00CC3A20">
        <w:rPr>
          <w:rFonts w:ascii="Times New Roman" w:hAnsi="Times New Roman"/>
          <w:color w:val="000000"/>
          <w:sz w:val="28"/>
          <w:szCs w:val="28"/>
        </w:rPr>
        <w:t xml:space="preserve"> нравственно-эстетических качеств личности;</w:t>
      </w:r>
    </w:p>
    <w:p w:rsidR="00537536" w:rsidRPr="00537536" w:rsidRDefault="002B70AE" w:rsidP="0042502D">
      <w:pPr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развивать мотивацию</w:t>
      </w:r>
      <w:r w:rsidR="00537536" w:rsidRPr="00CC3A20">
        <w:rPr>
          <w:rFonts w:ascii="Times New Roman" w:hAnsi="Times New Roman"/>
          <w:color w:val="000000"/>
          <w:sz w:val="28"/>
          <w:szCs w:val="28"/>
        </w:rPr>
        <w:t xml:space="preserve"> к решению поставленных задач и реализация творческих идей.</w:t>
      </w:r>
    </w:p>
    <w:p w:rsidR="00A740BA" w:rsidRPr="00A740BA" w:rsidRDefault="00E96497" w:rsidP="00B17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0BA">
        <w:rPr>
          <w:rFonts w:ascii="Times New Roman" w:hAnsi="Times New Roman"/>
          <w:b/>
          <w:sz w:val="28"/>
          <w:szCs w:val="28"/>
        </w:rPr>
        <w:t>Метапредметн</w:t>
      </w:r>
      <w:r w:rsidR="00A740BA" w:rsidRPr="00A740BA">
        <w:rPr>
          <w:rFonts w:ascii="Times New Roman" w:hAnsi="Times New Roman"/>
          <w:b/>
          <w:sz w:val="28"/>
          <w:szCs w:val="28"/>
        </w:rPr>
        <w:t>ые</w:t>
      </w:r>
      <w:r w:rsidR="00A740BA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A740BA" w:rsidRDefault="00537536" w:rsidP="00B17AB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740BA">
        <w:rPr>
          <w:rFonts w:ascii="Times New Roman" w:hAnsi="Times New Roman"/>
          <w:sz w:val="28"/>
          <w:szCs w:val="28"/>
        </w:rPr>
        <w:t>своить новые приёмы получения, анализа и обработки информации</w:t>
      </w:r>
      <w:r w:rsidR="00CC3A20" w:rsidRPr="00CC3A20">
        <w:rPr>
          <w:rFonts w:ascii="Times New Roman" w:hAnsi="Times New Roman"/>
          <w:sz w:val="28"/>
          <w:szCs w:val="28"/>
        </w:rPr>
        <w:t>;</w:t>
      </w:r>
    </w:p>
    <w:p w:rsidR="00F73BD1" w:rsidRPr="00B17AB5" w:rsidRDefault="00537536" w:rsidP="00B17AB5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37536">
        <w:rPr>
          <w:rFonts w:ascii="Times New Roman" w:hAnsi="Times New Roman"/>
          <w:sz w:val="28"/>
          <w:szCs w:val="28"/>
        </w:rPr>
        <w:t>р</w:t>
      </w:r>
      <w:r w:rsidR="00CC3A20" w:rsidRPr="00537536">
        <w:rPr>
          <w:rFonts w:ascii="Times New Roman" w:hAnsi="Times New Roman"/>
          <w:sz w:val="28"/>
          <w:szCs w:val="28"/>
        </w:rPr>
        <w:t>азви</w:t>
      </w:r>
      <w:r w:rsidRPr="00537536">
        <w:rPr>
          <w:rFonts w:ascii="Times New Roman" w:hAnsi="Times New Roman"/>
          <w:sz w:val="28"/>
          <w:szCs w:val="28"/>
        </w:rPr>
        <w:t>вать</w:t>
      </w:r>
      <w:r w:rsidR="00CC3A20" w:rsidRPr="00537536">
        <w:rPr>
          <w:rFonts w:ascii="Times New Roman" w:hAnsi="Times New Roman"/>
          <w:sz w:val="28"/>
          <w:szCs w:val="28"/>
        </w:rPr>
        <w:t xml:space="preserve"> коммуникативные навыки</w:t>
      </w:r>
      <w:r>
        <w:rPr>
          <w:rFonts w:ascii="Times New Roman" w:hAnsi="Times New Roman"/>
          <w:sz w:val="28"/>
          <w:szCs w:val="28"/>
        </w:rPr>
        <w:t>.</w:t>
      </w:r>
    </w:p>
    <w:p w:rsidR="00B17AB5" w:rsidRPr="008752D6" w:rsidRDefault="00B17AB5" w:rsidP="00B17AB5">
      <w:p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8616F1" w:rsidRDefault="00E96497" w:rsidP="00B17AB5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6386404"/>
      <w:r w:rsidRPr="00392B2D">
        <w:rPr>
          <w:rFonts w:ascii="Times New Roman" w:hAnsi="Times New Roman" w:cs="Times New Roman"/>
          <w:color w:val="auto"/>
          <w:sz w:val="28"/>
          <w:szCs w:val="28"/>
        </w:rPr>
        <w:t>1.3. Содержание программы</w:t>
      </w:r>
      <w:bookmarkEnd w:id="4"/>
    </w:p>
    <w:p w:rsidR="007C0F30" w:rsidRPr="008616F1" w:rsidRDefault="007C0F30" w:rsidP="00B17A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6497" w:rsidRDefault="00914A44" w:rsidP="00B17AB5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Учебный</w:t>
      </w:r>
      <w:r w:rsidR="00E96497" w:rsidRPr="005222E0">
        <w:rPr>
          <w:rFonts w:ascii="Times New Roman" w:hAnsi="Times New Roman"/>
          <w:b/>
          <w:sz w:val="28"/>
          <w:szCs w:val="28"/>
        </w:rPr>
        <w:t xml:space="preserve"> план</w:t>
      </w:r>
    </w:p>
    <w:p w:rsidR="008616F1" w:rsidRPr="005222E0" w:rsidRDefault="008616F1" w:rsidP="00B17AB5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53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8"/>
        <w:gridCol w:w="3344"/>
        <w:gridCol w:w="919"/>
        <w:gridCol w:w="1136"/>
        <w:gridCol w:w="1492"/>
        <w:gridCol w:w="1924"/>
      </w:tblGrid>
      <w:tr w:rsidR="00E96497" w:rsidRPr="005222E0" w:rsidTr="0042502D">
        <w:tc>
          <w:tcPr>
            <w:tcW w:w="735" w:type="dxa"/>
          </w:tcPr>
          <w:p w:rsidR="00E96497" w:rsidRDefault="00E96497" w:rsidP="00B17A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222E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7444F9" w:rsidRPr="005222E0" w:rsidRDefault="007444F9" w:rsidP="00B17A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п\п</w:t>
            </w:r>
          </w:p>
        </w:tc>
        <w:tc>
          <w:tcPr>
            <w:tcW w:w="3376" w:type="dxa"/>
          </w:tcPr>
          <w:p w:rsidR="00E96497" w:rsidRPr="005222E0" w:rsidRDefault="00E96497" w:rsidP="00B17AB5">
            <w:pPr>
              <w:pStyle w:val="1"/>
              <w:rPr>
                <w:b/>
              </w:rPr>
            </w:pPr>
          </w:p>
          <w:p w:rsidR="00E96497" w:rsidRPr="005222E0" w:rsidRDefault="00E96497" w:rsidP="00B17AB5">
            <w:pPr>
              <w:pStyle w:val="1"/>
              <w:rPr>
                <w:b/>
              </w:rPr>
            </w:pPr>
            <w:bookmarkStart w:id="5" w:name="_Toc5958744"/>
            <w:bookmarkStart w:id="6" w:name="_Toc6386405"/>
            <w:r w:rsidRPr="005222E0">
              <w:rPr>
                <w:b/>
              </w:rPr>
              <w:t>Наименование разделов и тем</w:t>
            </w:r>
            <w:bookmarkEnd w:id="5"/>
            <w:bookmarkEnd w:id="6"/>
          </w:p>
          <w:p w:rsidR="00E96497" w:rsidRPr="005222E0" w:rsidRDefault="00E96497" w:rsidP="00B17A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22E0">
              <w:rPr>
                <w:rFonts w:ascii="Times New Roman" w:hAnsi="Times New Roman"/>
                <w:b/>
                <w:sz w:val="28"/>
                <w:szCs w:val="28"/>
              </w:rPr>
              <w:t>Всего час.</w:t>
            </w:r>
          </w:p>
        </w:tc>
        <w:tc>
          <w:tcPr>
            <w:tcW w:w="1136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22E0">
              <w:rPr>
                <w:rFonts w:ascii="Times New Roman" w:hAnsi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492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22E0">
              <w:rPr>
                <w:rFonts w:ascii="Times New Roman" w:hAnsi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924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22E0">
              <w:rPr>
                <w:rFonts w:ascii="Times New Roman" w:hAnsi="Times New Roman"/>
                <w:b/>
                <w:sz w:val="28"/>
                <w:szCs w:val="28"/>
              </w:rPr>
              <w:t>Формы аттестации/ контроля</w:t>
            </w:r>
          </w:p>
        </w:tc>
      </w:tr>
      <w:tr w:rsidR="00E96497" w:rsidRPr="005222E0" w:rsidTr="0042502D">
        <w:tc>
          <w:tcPr>
            <w:tcW w:w="735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76" w:type="dxa"/>
          </w:tcPr>
          <w:p w:rsidR="004A7888" w:rsidRPr="005222E0" w:rsidRDefault="00E96497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 xml:space="preserve">Вводное занятие. Техника безопасности. </w:t>
            </w:r>
          </w:p>
        </w:tc>
        <w:tc>
          <w:tcPr>
            <w:tcW w:w="870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92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24" w:type="dxa"/>
          </w:tcPr>
          <w:p w:rsidR="00E96497" w:rsidRPr="00F73BD1" w:rsidRDefault="00E96497" w:rsidP="004250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BD1">
              <w:rPr>
                <w:rFonts w:ascii="Times New Roman" w:hAnsi="Times New Roman"/>
                <w:sz w:val="28"/>
                <w:szCs w:val="28"/>
              </w:rPr>
              <w:t>Опрос</w:t>
            </w:r>
          </w:p>
        </w:tc>
      </w:tr>
      <w:tr w:rsidR="00E96497" w:rsidRPr="005222E0" w:rsidTr="0042502D">
        <w:tc>
          <w:tcPr>
            <w:tcW w:w="735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76" w:type="dxa"/>
          </w:tcPr>
          <w:p w:rsidR="00E96497" w:rsidRPr="005222E0" w:rsidRDefault="00E96497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Основы устройства зеркальных цифровых фотокамер и настройка их работы</w:t>
            </w:r>
            <w:r w:rsidR="00D46F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70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E96497" w:rsidRPr="00293AA8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AA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4" w:type="dxa"/>
          </w:tcPr>
          <w:p w:rsidR="00E96497" w:rsidRPr="00F73BD1" w:rsidRDefault="00F50CA1" w:rsidP="004250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Опрос</w:t>
            </w:r>
          </w:p>
        </w:tc>
      </w:tr>
      <w:tr w:rsidR="00E96497" w:rsidRPr="005222E0" w:rsidTr="0042502D">
        <w:tc>
          <w:tcPr>
            <w:tcW w:w="735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376" w:type="dxa"/>
          </w:tcPr>
          <w:p w:rsidR="00D46F3C" w:rsidRDefault="00D46F3C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Классификация объективов.</w:t>
            </w:r>
          </w:p>
          <w:p w:rsidR="00E96497" w:rsidRPr="005222E0" w:rsidRDefault="00E96497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 xml:space="preserve">Диафрагма и глубина </w:t>
            </w:r>
            <w:r w:rsidRPr="005222E0">
              <w:rPr>
                <w:rFonts w:ascii="Times New Roman" w:hAnsi="Times New Roman"/>
                <w:sz w:val="28"/>
                <w:szCs w:val="28"/>
              </w:rPr>
              <w:lastRenderedPageBreak/>
              <w:t>резкости.</w:t>
            </w:r>
          </w:p>
        </w:tc>
        <w:tc>
          <w:tcPr>
            <w:tcW w:w="870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136" w:type="dxa"/>
          </w:tcPr>
          <w:p w:rsidR="00E96497" w:rsidRPr="00293AA8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AA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4" w:type="dxa"/>
          </w:tcPr>
          <w:p w:rsidR="00E96497" w:rsidRPr="00F73BD1" w:rsidRDefault="00E96497" w:rsidP="004250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BD1">
              <w:rPr>
                <w:rFonts w:ascii="Times New Roman" w:hAnsi="Times New Roman"/>
                <w:sz w:val="28"/>
                <w:szCs w:val="28"/>
              </w:rPr>
              <w:t>Опрос</w:t>
            </w:r>
          </w:p>
        </w:tc>
      </w:tr>
      <w:tr w:rsidR="00E96497" w:rsidRPr="005222E0" w:rsidTr="0042502D">
        <w:tc>
          <w:tcPr>
            <w:tcW w:w="735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376" w:type="dxa"/>
          </w:tcPr>
          <w:p w:rsidR="00D46F3C" w:rsidRDefault="00E96497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 xml:space="preserve">Значение выдержки в визуализации движения в кадре. </w:t>
            </w:r>
          </w:p>
          <w:p w:rsidR="00E96497" w:rsidRPr="005222E0" w:rsidRDefault="00E96497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Короткая, средняя и длинная выдержка.</w:t>
            </w:r>
          </w:p>
        </w:tc>
        <w:tc>
          <w:tcPr>
            <w:tcW w:w="870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E96497" w:rsidRPr="00293AA8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AA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4" w:type="dxa"/>
          </w:tcPr>
          <w:p w:rsidR="00E96497" w:rsidRPr="00F73BD1" w:rsidRDefault="00E96497" w:rsidP="004250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BD1">
              <w:rPr>
                <w:rFonts w:ascii="Times New Roman" w:hAnsi="Times New Roman"/>
                <w:sz w:val="28"/>
                <w:szCs w:val="28"/>
              </w:rPr>
              <w:t>Фотосессия</w:t>
            </w:r>
          </w:p>
        </w:tc>
      </w:tr>
      <w:tr w:rsidR="00E96497" w:rsidRPr="005222E0" w:rsidTr="0042502D">
        <w:tc>
          <w:tcPr>
            <w:tcW w:w="735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376" w:type="dxa"/>
          </w:tcPr>
          <w:p w:rsidR="00E96497" w:rsidRPr="004A7888" w:rsidRDefault="004A7888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7888">
              <w:rPr>
                <w:rFonts w:ascii="Times New Roman" w:hAnsi="Times New Roman"/>
                <w:sz w:val="28"/>
                <w:szCs w:val="28"/>
              </w:rPr>
              <w:t xml:space="preserve">Изучение диапазона </w:t>
            </w:r>
            <w:r w:rsidRPr="004A7888">
              <w:rPr>
                <w:rFonts w:ascii="Times New Roman" w:hAnsi="Times New Roman"/>
                <w:sz w:val="28"/>
                <w:szCs w:val="28"/>
                <w:lang w:val="en-US"/>
              </w:rPr>
              <w:t>ISO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4A78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(Светочувствительности</w:t>
            </w:r>
            <w:r w:rsidR="00E96497" w:rsidRPr="004A7888">
              <w:rPr>
                <w:rFonts w:ascii="Times New Roman" w:hAnsi="Times New Roman"/>
                <w:sz w:val="28"/>
                <w:szCs w:val="28"/>
              </w:rPr>
              <w:t xml:space="preserve"> камеры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870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E96497" w:rsidRPr="00293AA8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AA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4" w:type="dxa"/>
          </w:tcPr>
          <w:p w:rsidR="00E96497" w:rsidRPr="00F73BD1" w:rsidRDefault="00D46F3C" w:rsidP="004250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BD1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  <w:r w:rsidR="004A7888">
              <w:rPr>
                <w:rFonts w:ascii="Times New Roman" w:hAnsi="Times New Roman"/>
                <w:sz w:val="28"/>
                <w:szCs w:val="28"/>
              </w:rPr>
              <w:t xml:space="preserve"> (Приложение №1</w:t>
            </w:r>
            <w:r w:rsidR="002960C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E96497" w:rsidRPr="005222E0" w:rsidTr="0042502D">
        <w:tc>
          <w:tcPr>
            <w:tcW w:w="735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376" w:type="dxa"/>
          </w:tcPr>
          <w:p w:rsidR="00E96497" w:rsidRPr="005222E0" w:rsidRDefault="00E96497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Съёмка при ярком естественном свете.</w:t>
            </w:r>
          </w:p>
        </w:tc>
        <w:tc>
          <w:tcPr>
            <w:tcW w:w="870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E96497" w:rsidRPr="00293AA8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AA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4" w:type="dxa"/>
          </w:tcPr>
          <w:p w:rsidR="00E96497" w:rsidRPr="00F73BD1" w:rsidRDefault="00F50CA1" w:rsidP="004250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фотосессия</w:t>
            </w:r>
          </w:p>
        </w:tc>
      </w:tr>
      <w:tr w:rsidR="00E96497" w:rsidRPr="005222E0" w:rsidTr="0042502D">
        <w:tc>
          <w:tcPr>
            <w:tcW w:w="735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376" w:type="dxa"/>
          </w:tcPr>
          <w:p w:rsidR="00E96497" w:rsidRPr="005222E0" w:rsidRDefault="00E96497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Съёмка в тени и в пасмурную погоду.</w:t>
            </w:r>
          </w:p>
        </w:tc>
        <w:tc>
          <w:tcPr>
            <w:tcW w:w="870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E96497" w:rsidRPr="00293AA8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AA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4" w:type="dxa"/>
          </w:tcPr>
          <w:p w:rsidR="00E96497" w:rsidRPr="00F73BD1" w:rsidRDefault="00F50CA1" w:rsidP="004250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фотосессия</w:t>
            </w:r>
          </w:p>
        </w:tc>
      </w:tr>
      <w:tr w:rsidR="00E96497" w:rsidRPr="005222E0" w:rsidTr="0042502D">
        <w:trPr>
          <w:trHeight w:val="321"/>
        </w:trPr>
        <w:tc>
          <w:tcPr>
            <w:tcW w:w="735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376" w:type="dxa"/>
          </w:tcPr>
          <w:p w:rsidR="00E96497" w:rsidRPr="005222E0" w:rsidRDefault="00E96497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Съёмка в помещении при слабом или искус</w:t>
            </w:r>
            <w:r w:rsidR="000E28DD">
              <w:rPr>
                <w:rFonts w:ascii="Times New Roman" w:hAnsi="Times New Roman"/>
                <w:sz w:val="28"/>
                <w:szCs w:val="28"/>
              </w:rPr>
              <w:t>с</w:t>
            </w:r>
            <w:r w:rsidRPr="005222E0">
              <w:rPr>
                <w:rFonts w:ascii="Times New Roman" w:hAnsi="Times New Roman"/>
                <w:sz w:val="28"/>
                <w:szCs w:val="28"/>
              </w:rPr>
              <w:t>твенном освещении.</w:t>
            </w:r>
          </w:p>
        </w:tc>
        <w:tc>
          <w:tcPr>
            <w:tcW w:w="870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4" w:type="dxa"/>
          </w:tcPr>
          <w:p w:rsidR="00E96497" w:rsidRPr="00F73BD1" w:rsidRDefault="003051E6" w:rsidP="004250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Фотосессия</w:t>
            </w:r>
          </w:p>
        </w:tc>
      </w:tr>
      <w:tr w:rsidR="00E96497" w:rsidRPr="005222E0" w:rsidTr="0042502D">
        <w:trPr>
          <w:trHeight w:val="321"/>
        </w:trPr>
        <w:tc>
          <w:tcPr>
            <w:tcW w:w="735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376" w:type="dxa"/>
          </w:tcPr>
          <w:p w:rsidR="00E96497" w:rsidRPr="005222E0" w:rsidRDefault="00E96497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 xml:space="preserve">Пользовательские настройки в камере. </w:t>
            </w:r>
            <w:r w:rsidRPr="005222E0">
              <w:rPr>
                <w:rFonts w:ascii="Times New Roman" w:hAnsi="Times New Roman"/>
                <w:sz w:val="28"/>
                <w:szCs w:val="28"/>
                <w:lang w:val="en-US"/>
              </w:rPr>
              <w:t>sRGB</w:t>
            </w:r>
            <w:r w:rsidRPr="005222E0">
              <w:rPr>
                <w:rFonts w:ascii="Times New Roman" w:hAnsi="Times New Roman"/>
                <w:sz w:val="28"/>
                <w:szCs w:val="28"/>
              </w:rPr>
              <w:t>, контраст, насыщенность, брекетинг и выравнивание света.</w:t>
            </w:r>
          </w:p>
        </w:tc>
        <w:tc>
          <w:tcPr>
            <w:tcW w:w="870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4" w:type="dxa"/>
          </w:tcPr>
          <w:p w:rsidR="00E96497" w:rsidRPr="00F73BD1" w:rsidRDefault="00E96497" w:rsidP="004250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BD1">
              <w:rPr>
                <w:rFonts w:ascii="Times New Roman" w:hAnsi="Times New Roman"/>
                <w:sz w:val="28"/>
                <w:szCs w:val="28"/>
              </w:rPr>
              <w:t>Опрос</w:t>
            </w:r>
          </w:p>
        </w:tc>
      </w:tr>
      <w:tr w:rsidR="00E96497" w:rsidRPr="005222E0" w:rsidTr="0042502D">
        <w:trPr>
          <w:trHeight w:val="321"/>
        </w:trPr>
        <w:tc>
          <w:tcPr>
            <w:tcW w:w="735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376" w:type="dxa"/>
          </w:tcPr>
          <w:p w:rsidR="00D46F3C" w:rsidRPr="005222E0" w:rsidRDefault="00E96497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Работа со штативом, моноподом и иными удерживающими устройствами.</w:t>
            </w:r>
          </w:p>
        </w:tc>
        <w:tc>
          <w:tcPr>
            <w:tcW w:w="870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4" w:type="dxa"/>
          </w:tcPr>
          <w:p w:rsidR="00E96497" w:rsidRPr="00F73BD1" w:rsidRDefault="00F50CA1" w:rsidP="004250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Фотосессия</w:t>
            </w:r>
          </w:p>
        </w:tc>
      </w:tr>
      <w:tr w:rsidR="00E96497" w:rsidRPr="005222E0" w:rsidTr="0042502D">
        <w:trPr>
          <w:trHeight w:val="321"/>
        </w:trPr>
        <w:tc>
          <w:tcPr>
            <w:tcW w:w="735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376" w:type="dxa"/>
          </w:tcPr>
          <w:p w:rsidR="00E96497" w:rsidRPr="005222E0" w:rsidRDefault="00E96497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Работа с естественным светом</w:t>
            </w:r>
            <w:r w:rsidR="00D46F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70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4" w:type="dxa"/>
          </w:tcPr>
          <w:p w:rsidR="00E96497" w:rsidRPr="005222E0" w:rsidRDefault="00E96497" w:rsidP="004250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Фотосессия</w:t>
            </w:r>
          </w:p>
        </w:tc>
      </w:tr>
      <w:tr w:rsidR="00E96497" w:rsidRPr="005222E0" w:rsidTr="0042502D">
        <w:trPr>
          <w:trHeight w:val="321"/>
        </w:trPr>
        <w:tc>
          <w:tcPr>
            <w:tcW w:w="735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3376" w:type="dxa"/>
          </w:tcPr>
          <w:p w:rsidR="00E96497" w:rsidRPr="005222E0" w:rsidRDefault="00E96497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Работа с постоянным искус</w:t>
            </w:r>
            <w:r w:rsidR="000E28DD">
              <w:rPr>
                <w:rFonts w:ascii="Times New Roman" w:hAnsi="Times New Roman"/>
                <w:sz w:val="28"/>
                <w:szCs w:val="28"/>
              </w:rPr>
              <w:t>с</w:t>
            </w:r>
            <w:r w:rsidRPr="005222E0">
              <w:rPr>
                <w:rFonts w:ascii="Times New Roman" w:hAnsi="Times New Roman"/>
                <w:sz w:val="28"/>
                <w:szCs w:val="28"/>
              </w:rPr>
              <w:t>твенным освещением</w:t>
            </w:r>
            <w:r w:rsidR="00D46F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70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4" w:type="dxa"/>
          </w:tcPr>
          <w:p w:rsidR="00E96497" w:rsidRPr="005222E0" w:rsidRDefault="00F35AC8" w:rsidP="004250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E96497" w:rsidRPr="005222E0">
              <w:rPr>
                <w:rFonts w:ascii="Times New Roman" w:hAnsi="Times New Roman"/>
                <w:sz w:val="28"/>
                <w:szCs w:val="28"/>
              </w:rPr>
              <w:t>отосессия</w:t>
            </w:r>
          </w:p>
        </w:tc>
      </w:tr>
      <w:tr w:rsidR="00E96497" w:rsidRPr="005222E0" w:rsidTr="0042502D">
        <w:trPr>
          <w:trHeight w:val="321"/>
        </w:trPr>
        <w:tc>
          <w:tcPr>
            <w:tcW w:w="735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3376" w:type="dxa"/>
          </w:tcPr>
          <w:p w:rsidR="00E96497" w:rsidRPr="005222E0" w:rsidRDefault="00E96497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Импульсный свет в фотографии</w:t>
            </w:r>
            <w:r w:rsidR="00D46F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70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4" w:type="dxa"/>
          </w:tcPr>
          <w:p w:rsidR="00E96497" w:rsidRPr="00F73BD1" w:rsidRDefault="00E96497" w:rsidP="004250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3BD1">
              <w:rPr>
                <w:rFonts w:ascii="Times New Roman" w:hAnsi="Times New Roman"/>
                <w:sz w:val="28"/>
                <w:szCs w:val="28"/>
              </w:rPr>
              <w:t>Опрос</w:t>
            </w:r>
          </w:p>
        </w:tc>
      </w:tr>
      <w:tr w:rsidR="00E96497" w:rsidRPr="005222E0" w:rsidTr="0042502D">
        <w:trPr>
          <w:trHeight w:val="321"/>
        </w:trPr>
        <w:tc>
          <w:tcPr>
            <w:tcW w:w="735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3376" w:type="dxa"/>
          </w:tcPr>
          <w:p w:rsidR="00D46F3C" w:rsidRDefault="00E96497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 xml:space="preserve">Накамерные встроенные и внешние вспышки. </w:t>
            </w:r>
          </w:p>
          <w:p w:rsidR="00E96497" w:rsidRPr="005222E0" w:rsidRDefault="00E96497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Устройство и настройки.</w:t>
            </w:r>
          </w:p>
        </w:tc>
        <w:tc>
          <w:tcPr>
            <w:tcW w:w="870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4" w:type="dxa"/>
          </w:tcPr>
          <w:p w:rsidR="00E96497" w:rsidRPr="00F73BD1" w:rsidRDefault="00F50CA1" w:rsidP="004250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Опрос</w:t>
            </w:r>
          </w:p>
        </w:tc>
      </w:tr>
      <w:tr w:rsidR="00E96497" w:rsidRPr="005222E0" w:rsidTr="0042502D">
        <w:trPr>
          <w:trHeight w:val="321"/>
        </w:trPr>
        <w:tc>
          <w:tcPr>
            <w:tcW w:w="735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3376" w:type="dxa"/>
          </w:tcPr>
          <w:p w:rsidR="00E96497" w:rsidRPr="005222E0" w:rsidRDefault="00E96497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Съёмка портрета со студийным светом.</w:t>
            </w:r>
          </w:p>
        </w:tc>
        <w:tc>
          <w:tcPr>
            <w:tcW w:w="870" w:type="dxa"/>
          </w:tcPr>
          <w:p w:rsidR="00E96497" w:rsidRPr="005222E0" w:rsidRDefault="00376D1C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6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:rsidR="00E96497" w:rsidRPr="005222E0" w:rsidRDefault="00376D1C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24" w:type="dxa"/>
          </w:tcPr>
          <w:p w:rsidR="00E96497" w:rsidRPr="00F73BD1" w:rsidRDefault="00C97B37" w:rsidP="004250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Фотосессия</w:t>
            </w:r>
          </w:p>
        </w:tc>
      </w:tr>
      <w:tr w:rsidR="00E96497" w:rsidRPr="005222E0" w:rsidTr="0042502D">
        <w:trPr>
          <w:trHeight w:val="321"/>
        </w:trPr>
        <w:tc>
          <w:tcPr>
            <w:tcW w:w="735" w:type="dxa"/>
          </w:tcPr>
          <w:p w:rsidR="00E96497" w:rsidRPr="005222E0" w:rsidRDefault="00E96497" w:rsidP="00B17A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3376" w:type="dxa"/>
          </w:tcPr>
          <w:p w:rsidR="00E96497" w:rsidRPr="005222E0" w:rsidRDefault="00E96497" w:rsidP="004250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Организация и проведение выставки.</w:t>
            </w:r>
          </w:p>
        </w:tc>
        <w:tc>
          <w:tcPr>
            <w:tcW w:w="870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:rsidR="00E96497" w:rsidRPr="005222E0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22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4" w:type="dxa"/>
          </w:tcPr>
          <w:p w:rsidR="00E96497" w:rsidRPr="005222E0" w:rsidRDefault="00C97B37" w:rsidP="004250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Фотовыставка</w:t>
            </w:r>
          </w:p>
        </w:tc>
      </w:tr>
      <w:tr w:rsidR="00E96497" w:rsidRPr="005222E0" w:rsidTr="0042502D">
        <w:trPr>
          <w:trHeight w:val="321"/>
        </w:trPr>
        <w:tc>
          <w:tcPr>
            <w:tcW w:w="4111" w:type="dxa"/>
            <w:gridSpan w:val="2"/>
          </w:tcPr>
          <w:p w:rsidR="00E96497" w:rsidRPr="00746E57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6E57">
              <w:rPr>
                <w:rFonts w:ascii="Times New Roman" w:hAnsi="Times New Roman"/>
                <w:b/>
                <w:sz w:val="28"/>
                <w:szCs w:val="28"/>
              </w:rPr>
              <w:t>Итого часов</w:t>
            </w:r>
          </w:p>
        </w:tc>
        <w:tc>
          <w:tcPr>
            <w:tcW w:w="870" w:type="dxa"/>
          </w:tcPr>
          <w:p w:rsidR="00E96497" w:rsidRPr="00746E57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6E5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376D1C" w:rsidRPr="00746E57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136" w:type="dxa"/>
          </w:tcPr>
          <w:p w:rsidR="00E96497" w:rsidRPr="00746E57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6E57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492" w:type="dxa"/>
          </w:tcPr>
          <w:p w:rsidR="00E96497" w:rsidRPr="00746E57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6E5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376D1C" w:rsidRPr="00746E57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924" w:type="dxa"/>
          </w:tcPr>
          <w:p w:rsidR="00E96497" w:rsidRPr="00746E57" w:rsidRDefault="00E96497" w:rsidP="004250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2502D" w:rsidRDefault="0042502D" w:rsidP="00746E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96497" w:rsidRDefault="00E96497" w:rsidP="00425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222E0">
        <w:rPr>
          <w:rFonts w:ascii="Times New Roman" w:hAnsi="Times New Roman"/>
          <w:b/>
          <w:bCs/>
          <w:sz w:val="28"/>
          <w:szCs w:val="28"/>
        </w:rPr>
        <w:t xml:space="preserve">Содержание учебного плана </w:t>
      </w:r>
    </w:p>
    <w:p w:rsidR="008616F1" w:rsidRPr="005222E0" w:rsidRDefault="008616F1" w:rsidP="004250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</w:p>
    <w:p w:rsidR="007444F9" w:rsidRPr="00F35AC8" w:rsidRDefault="00E96497" w:rsidP="0042502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222E0">
        <w:rPr>
          <w:rFonts w:ascii="Times New Roman" w:hAnsi="Times New Roman"/>
          <w:b/>
          <w:bCs/>
          <w:sz w:val="28"/>
          <w:szCs w:val="28"/>
        </w:rPr>
        <w:t>Вводное занятие</w:t>
      </w:r>
      <w:r w:rsidR="00F35AC8">
        <w:rPr>
          <w:rFonts w:ascii="Times New Roman" w:hAnsi="Times New Roman"/>
          <w:bCs/>
          <w:sz w:val="28"/>
          <w:szCs w:val="28"/>
        </w:rPr>
        <w:t>.</w:t>
      </w:r>
      <w:r w:rsidR="00F35AC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444F9">
        <w:rPr>
          <w:rFonts w:ascii="Times New Roman" w:hAnsi="Times New Roman"/>
          <w:bCs/>
          <w:sz w:val="28"/>
          <w:szCs w:val="28"/>
        </w:rPr>
        <w:t>Техника безопасности.</w:t>
      </w:r>
      <w:r w:rsidR="00F35AC8">
        <w:rPr>
          <w:rFonts w:ascii="Times New Roman" w:hAnsi="Times New Roman"/>
          <w:bCs/>
          <w:sz w:val="28"/>
          <w:szCs w:val="28"/>
        </w:rPr>
        <w:t xml:space="preserve"> </w:t>
      </w:r>
      <w:r w:rsidR="008616F1">
        <w:rPr>
          <w:rFonts w:ascii="Times New Roman" w:hAnsi="Times New Roman"/>
          <w:bCs/>
          <w:sz w:val="28"/>
          <w:szCs w:val="28"/>
        </w:rPr>
        <w:t>Знакомство с</w:t>
      </w:r>
      <w:r w:rsidR="001B2789">
        <w:rPr>
          <w:rFonts w:ascii="Times New Roman" w:hAnsi="Times New Roman"/>
          <w:bCs/>
          <w:sz w:val="28"/>
          <w:szCs w:val="28"/>
        </w:rPr>
        <w:t xml:space="preserve"> </w:t>
      </w:r>
      <w:r w:rsidR="00CA375C">
        <w:rPr>
          <w:rFonts w:ascii="Times New Roman" w:hAnsi="Times New Roman"/>
          <w:bCs/>
          <w:sz w:val="28"/>
          <w:szCs w:val="28"/>
        </w:rPr>
        <w:t xml:space="preserve">зеркальными и беззеркальными </w:t>
      </w:r>
      <w:r w:rsidR="00AB650A">
        <w:rPr>
          <w:rFonts w:ascii="Times New Roman" w:hAnsi="Times New Roman"/>
          <w:bCs/>
          <w:sz w:val="28"/>
          <w:szCs w:val="28"/>
        </w:rPr>
        <w:t>фотоаппаратами</w:t>
      </w:r>
      <w:r w:rsidR="00CA375C">
        <w:rPr>
          <w:rFonts w:ascii="Times New Roman" w:hAnsi="Times New Roman"/>
          <w:bCs/>
          <w:sz w:val="28"/>
          <w:szCs w:val="28"/>
        </w:rPr>
        <w:t>, изучение основных параметров съёмки. Формирование знаний об ист</w:t>
      </w:r>
      <w:r w:rsidR="00293AA8">
        <w:rPr>
          <w:rFonts w:ascii="Times New Roman" w:hAnsi="Times New Roman"/>
          <w:bCs/>
          <w:sz w:val="28"/>
          <w:szCs w:val="28"/>
        </w:rPr>
        <w:t>о</w:t>
      </w:r>
      <w:r w:rsidR="00CA375C">
        <w:rPr>
          <w:rFonts w:ascii="Times New Roman" w:hAnsi="Times New Roman"/>
          <w:bCs/>
          <w:sz w:val="28"/>
          <w:szCs w:val="28"/>
        </w:rPr>
        <w:t>рии фотографии и её развитии. Инструктаж по технике безопасности.</w:t>
      </w:r>
    </w:p>
    <w:p w:rsidR="00293AA8" w:rsidRDefault="00E96497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222E0"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="006935DE" w:rsidRPr="005222E0">
        <w:rPr>
          <w:rFonts w:ascii="Times New Roman" w:hAnsi="Times New Roman"/>
          <w:b/>
          <w:bCs/>
          <w:sz w:val="28"/>
          <w:szCs w:val="28"/>
        </w:rPr>
        <w:t>Основы устройства зеркальных цифровых камер и настройка их работы</w:t>
      </w:r>
      <w:r w:rsidR="00F35AC8">
        <w:rPr>
          <w:rFonts w:ascii="Times New Roman" w:hAnsi="Times New Roman"/>
          <w:b/>
          <w:bCs/>
          <w:sz w:val="28"/>
          <w:szCs w:val="28"/>
        </w:rPr>
        <w:t>.</w:t>
      </w:r>
    </w:p>
    <w:p w:rsidR="00293AA8" w:rsidRDefault="00293AA8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Теория. </w:t>
      </w:r>
      <w:r w:rsidR="00CA375C">
        <w:rPr>
          <w:rFonts w:ascii="Times New Roman" w:hAnsi="Times New Roman"/>
          <w:sz w:val="28"/>
          <w:szCs w:val="28"/>
        </w:rPr>
        <w:t xml:space="preserve">Рассмотрение разных типов фотоаппаратов, их составных частей. </w:t>
      </w:r>
      <w:r w:rsidR="008F5F9C">
        <w:rPr>
          <w:rFonts w:ascii="Times New Roman" w:hAnsi="Times New Roman"/>
          <w:sz w:val="28"/>
          <w:szCs w:val="28"/>
        </w:rPr>
        <w:t>Раскрытие основных принципов записи изображения на матрицу зеркальной камеры, чтение исходных данных снимка.</w:t>
      </w:r>
      <w:r w:rsidR="00AB650A">
        <w:rPr>
          <w:rFonts w:ascii="Times New Roman" w:hAnsi="Times New Roman"/>
          <w:sz w:val="28"/>
          <w:szCs w:val="28"/>
        </w:rPr>
        <w:t xml:space="preserve"> </w:t>
      </w:r>
    </w:p>
    <w:p w:rsidR="007444F9" w:rsidRPr="005222E0" w:rsidRDefault="00293AA8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AA8">
        <w:rPr>
          <w:rFonts w:ascii="Times New Roman" w:hAnsi="Times New Roman"/>
          <w:b/>
          <w:sz w:val="28"/>
          <w:szCs w:val="28"/>
        </w:rPr>
        <w:t>Практика</w:t>
      </w:r>
      <w:r>
        <w:rPr>
          <w:rFonts w:ascii="Times New Roman" w:hAnsi="Times New Roman"/>
          <w:b/>
          <w:sz w:val="28"/>
          <w:szCs w:val="28"/>
        </w:rPr>
        <w:t>.</w:t>
      </w:r>
      <w:r w:rsidR="00F35AC8">
        <w:rPr>
          <w:rFonts w:ascii="Times New Roman" w:hAnsi="Times New Roman"/>
          <w:b/>
          <w:sz w:val="28"/>
          <w:szCs w:val="28"/>
        </w:rPr>
        <w:t xml:space="preserve"> </w:t>
      </w:r>
      <w:r w:rsidR="008F5F9C">
        <w:rPr>
          <w:rFonts w:ascii="Times New Roman" w:hAnsi="Times New Roman"/>
          <w:sz w:val="28"/>
          <w:szCs w:val="28"/>
        </w:rPr>
        <w:t>Освоение функционала фотоаппаратов и различных режимов работы.</w:t>
      </w:r>
      <w:r w:rsidR="00AB650A">
        <w:rPr>
          <w:rFonts w:ascii="Times New Roman" w:hAnsi="Times New Roman"/>
          <w:sz w:val="28"/>
          <w:szCs w:val="28"/>
        </w:rPr>
        <w:t xml:space="preserve"> </w:t>
      </w:r>
    </w:p>
    <w:p w:rsidR="00293AA8" w:rsidRDefault="00E96497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3. Классификация объективов.</w:t>
      </w:r>
    </w:p>
    <w:p w:rsidR="00293AA8" w:rsidRDefault="00293AA8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AA8">
        <w:rPr>
          <w:rFonts w:ascii="Times New Roman" w:hAnsi="Times New Roman"/>
          <w:b/>
          <w:sz w:val="28"/>
          <w:szCs w:val="28"/>
        </w:rPr>
        <w:t>Теория.</w:t>
      </w:r>
      <w:r w:rsidR="00F35AC8">
        <w:rPr>
          <w:rFonts w:ascii="Times New Roman" w:hAnsi="Times New Roman"/>
          <w:b/>
          <w:sz w:val="28"/>
          <w:szCs w:val="28"/>
        </w:rPr>
        <w:t xml:space="preserve"> </w:t>
      </w:r>
      <w:r w:rsidR="00F73BD1" w:rsidRPr="00C97B37">
        <w:rPr>
          <w:rFonts w:ascii="Times New Roman" w:hAnsi="Times New Roman"/>
          <w:sz w:val="28"/>
          <w:szCs w:val="28"/>
        </w:rPr>
        <w:t xml:space="preserve">Диафрагма и её </w:t>
      </w:r>
      <w:r w:rsidR="008616F1" w:rsidRPr="00C97B37">
        <w:rPr>
          <w:rFonts w:ascii="Times New Roman" w:hAnsi="Times New Roman"/>
          <w:sz w:val="28"/>
          <w:szCs w:val="28"/>
        </w:rPr>
        <w:t>значение, влияние</w:t>
      </w:r>
      <w:r w:rsidR="00F73BD1" w:rsidRPr="00C97B37">
        <w:rPr>
          <w:rFonts w:ascii="Times New Roman" w:hAnsi="Times New Roman"/>
          <w:sz w:val="28"/>
          <w:szCs w:val="28"/>
        </w:rPr>
        <w:t xml:space="preserve"> на глубину резкости и объем в фотографии. С</w:t>
      </w:r>
      <w:r w:rsidR="00E96497" w:rsidRPr="00C97B37">
        <w:rPr>
          <w:rFonts w:ascii="Times New Roman" w:hAnsi="Times New Roman"/>
          <w:sz w:val="28"/>
          <w:szCs w:val="28"/>
        </w:rPr>
        <w:t>истем</w:t>
      </w:r>
      <w:r w:rsidR="00F73BD1" w:rsidRPr="00C97B37">
        <w:rPr>
          <w:rFonts w:ascii="Times New Roman" w:hAnsi="Times New Roman"/>
          <w:sz w:val="28"/>
          <w:szCs w:val="28"/>
        </w:rPr>
        <w:t>а</w:t>
      </w:r>
      <w:r w:rsidR="00E96497" w:rsidRPr="00C97B37">
        <w:rPr>
          <w:rFonts w:ascii="Times New Roman" w:hAnsi="Times New Roman"/>
          <w:sz w:val="28"/>
          <w:szCs w:val="28"/>
        </w:rPr>
        <w:t xml:space="preserve"> классификации объективов для цифровых зеркальных камер. </w:t>
      </w:r>
      <w:r w:rsidR="00F73BD1" w:rsidRPr="00C97B37">
        <w:rPr>
          <w:rFonts w:ascii="Times New Roman" w:hAnsi="Times New Roman"/>
          <w:sz w:val="28"/>
          <w:szCs w:val="28"/>
        </w:rPr>
        <w:t>О</w:t>
      </w:r>
      <w:r w:rsidR="00E96497" w:rsidRPr="00C97B37">
        <w:rPr>
          <w:rFonts w:ascii="Times New Roman" w:hAnsi="Times New Roman"/>
          <w:sz w:val="28"/>
          <w:szCs w:val="28"/>
        </w:rPr>
        <w:t>бъективы с постоянным и переменным фокусным расстоянием</w:t>
      </w:r>
      <w:r w:rsidR="00F35AC8" w:rsidRPr="00C97B37">
        <w:rPr>
          <w:rFonts w:ascii="Times New Roman" w:hAnsi="Times New Roman"/>
          <w:sz w:val="28"/>
          <w:szCs w:val="28"/>
        </w:rPr>
        <w:t xml:space="preserve"> </w:t>
      </w:r>
      <w:r w:rsidR="00E96497" w:rsidRPr="00C97B37">
        <w:rPr>
          <w:rFonts w:ascii="Times New Roman" w:hAnsi="Times New Roman"/>
          <w:sz w:val="28"/>
          <w:szCs w:val="28"/>
        </w:rPr>
        <w:t xml:space="preserve">(зум объективы). </w:t>
      </w:r>
      <w:r w:rsidR="00F73BD1" w:rsidRPr="00C97B37">
        <w:rPr>
          <w:rFonts w:ascii="Times New Roman" w:hAnsi="Times New Roman"/>
          <w:sz w:val="28"/>
          <w:szCs w:val="28"/>
        </w:rPr>
        <w:t>Объективы п</w:t>
      </w:r>
      <w:r w:rsidR="00E96497" w:rsidRPr="00C97B37">
        <w:rPr>
          <w:rFonts w:ascii="Times New Roman" w:hAnsi="Times New Roman"/>
          <w:sz w:val="28"/>
          <w:szCs w:val="28"/>
        </w:rPr>
        <w:t>о фокусному расстоянию</w:t>
      </w:r>
      <w:r w:rsidR="00F73BD1" w:rsidRPr="00C97B37">
        <w:rPr>
          <w:rFonts w:ascii="Times New Roman" w:hAnsi="Times New Roman"/>
          <w:sz w:val="28"/>
          <w:szCs w:val="28"/>
        </w:rPr>
        <w:t xml:space="preserve">: </w:t>
      </w:r>
      <w:r w:rsidR="00E96497" w:rsidRPr="00C97B37">
        <w:rPr>
          <w:rFonts w:ascii="Times New Roman" w:hAnsi="Times New Roman"/>
          <w:sz w:val="28"/>
          <w:szCs w:val="28"/>
        </w:rPr>
        <w:t>ш</w:t>
      </w:r>
      <w:r w:rsidR="00F73BD1" w:rsidRPr="00C97B37">
        <w:rPr>
          <w:rFonts w:ascii="Times New Roman" w:hAnsi="Times New Roman"/>
          <w:sz w:val="28"/>
          <w:szCs w:val="28"/>
        </w:rPr>
        <w:t xml:space="preserve">ирокоугольные, среднефокусные, </w:t>
      </w:r>
      <w:r w:rsidR="00E96497" w:rsidRPr="00C97B37">
        <w:rPr>
          <w:rFonts w:ascii="Times New Roman" w:hAnsi="Times New Roman"/>
          <w:sz w:val="28"/>
          <w:szCs w:val="28"/>
        </w:rPr>
        <w:t xml:space="preserve">телеобъективы. </w:t>
      </w:r>
      <w:r w:rsidR="00F73BD1" w:rsidRPr="00C97B37">
        <w:rPr>
          <w:rFonts w:ascii="Times New Roman" w:hAnsi="Times New Roman"/>
          <w:sz w:val="28"/>
          <w:szCs w:val="28"/>
        </w:rPr>
        <w:t>Объективы п</w:t>
      </w:r>
      <w:r w:rsidR="00E96497" w:rsidRPr="00C97B37">
        <w:rPr>
          <w:rFonts w:ascii="Times New Roman" w:hAnsi="Times New Roman"/>
          <w:sz w:val="28"/>
          <w:szCs w:val="28"/>
        </w:rPr>
        <w:t xml:space="preserve">о творческим и техническим задачам: портретные, репортажные, макро, микро, творческие. Также на занятии раскрывается значение диафрагмы в фотографии. </w:t>
      </w:r>
    </w:p>
    <w:p w:rsidR="007444F9" w:rsidRPr="005222E0" w:rsidRDefault="00293AA8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AA8">
        <w:rPr>
          <w:rFonts w:ascii="Times New Roman" w:hAnsi="Times New Roman"/>
          <w:b/>
          <w:sz w:val="28"/>
          <w:szCs w:val="28"/>
        </w:rPr>
        <w:t>Практика.</w:t>
      </w:r>
      <w:r>
        <w:rPr>
          <w:rFonts w:ascii="Times New Roman" w:hAnsi="Times New Roman"/>
          <w:sz w:val="28"/>
          <w:szCs w:val="28"/>
        </w:rPr>
        <w:t xml:space="preserve"> Съемка на различные объективы и анализ их работы.</w:t>
      </w:r>
    </w:p>
    <w:p w:rsidR="00293AA8" w:rsidRDefault="00E96497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4.  Значение выдержки в визуализации движения в кадре.</w:t>
      </w:r>
    </w:p>
    <w:p w:rsidR="00293AA8" w:rsidRPr="007444F9" w:rsidRDefault="00293AA8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AA8">
        <w:rPr>
          <w:rFonts w:ascii="Times New Roman" w:hAnsi="Times New Roman"/>
          <w:b/>
          <w:sz w:val="28"/>
          <w:szCs w:val="28"/>
        </w:rPr>
        <w:t>Теория.</w:t>
      </w:r>
      <w:r w:rsidR="00F35AC8">
        <w:rPr>
          <w:rFonts w:ascii="Times New Roman" w:hAnsi="Times New Roman"/>
          <w:b/>
          <w:sz w:val="28"/>
          <w:szCs w:val="28"/>
        </w:rPr>
        <w:t xml:space="preserve"> </w:t>
      </w:r>
      <w:r w:rsidR="00E96497" w:rsidRPr="005222E0">
        <w:rPr>
          <w:rFonts w:ascii="Times New Roman" w:hAnsi="Times New Roman"/>
          <w:sz w:val="28"/>
          <w:szCs w:val="28"/>
        </w:rPr>
        <w:t xml:space="preserve">Короткая, средняя и длинная выдержка. Изучение выдержки, как регулятора количества света в кадре, как инструмента замораживающего движение, показывающего </w:t>
      </w:r>
      <w:r w:rsidR="00AB650A">
        <w:rPr>
          <w:rFonts w:ascii="Times New Roman" w:hAnsi="Times New Roman"/>
          <w:sz w:val="28"/>
          <w:szCs w:val="28"/>
        </w:rPr>
        <w:t>или</w:t>
      </w:r>
      <w:r w:rsidR="00E96497" w:rsidRPr="005222E0">
        <w:rPr>
          <w:rFonts w:ascii="Times New Roman" w:hAnsi="Times New Roman"/>
          <w:sz w:val="28"/>
          <w:szCs w:val="28"/>
        </w:rPr>
        <w:t xml:space="preserve"> стирающего движение в кадре.</w:t>
      </w:r>
    </w:p>
    <w:p w:rsidR="007444F9" w:rsidRPr="00293AA8" w:rsidRDefault="00293AA8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AA8">
        <w:rPr>
          <w:rFonts w:ascii="Times New Roman" w:hAnsi="Times New Roman"/>
          <w:b/>
          <w:sz w:val="28"/>
          <w:szCs w:val="28"/>
        </w:rPr>
        <w:t>Практика.</w:t>
      </w:r>
      <w:r w:rsidR="00F35AC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Съёмка с различными значениями выдержки и подбор необходимых значений для разли</w:t>
      </w:r>
      <w:r w:rsidR="00683574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ных жанров.</w:t>
      </w:r>
    </w:p>
    <w:p w:rsidR="00683574" w:rsidRDefault="00E96497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5. Светочувствительность камеры.</w:t>
      </w:r>
    </w:p>
    <w:p w:rsidR="00683574" w:rsidRDefault="00683574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AA8">
        <w:rPr>
          <w:rFonts w:ascii="Times New Roman" w:hAnsi="Times New Roman"/>
          <w:b/>
          <w:sz w:val="28"/>
          <w:szCs w:val="28"/>
        </w:rPr>
        <w:t>Теория.</w:t>
      </w:r>
      <w:r w:rsidR="00F35AC8">
        <w:rPr>
          <w:rFonts w:ascii="Times New Roman" w:hAnsi="Times New Roman"/>
          <w:b/>
          <w:sz w:val="28"/>
          <w:szCs w:val="28"/>
        </w:rPr>
        <w:t xml:space="preserve"> </w:t>
      </w:r>
      <w:r w:rsidR="00C97B37">
        <w:rPr>
          <w:rFonts w:ascii="Times New Roman" w:hAnsi="Times New Roman"/>
          <w:sz w:val="28"/>
          <w:szCs w:val="28"/>
        </w:rPr>
        <w:t>Понятие</w:t>
      </w:r>
      <w:r w:rsidR="00C97B37" w:rsidRPr="005222E0">
        <w:rPr>
          <w:rFonts w:ascii="Times New Roman" w:hAnsi="Times New Roman"/>
          <w:sz w:val="28"/>
          <w:szCs w:val="28"/>
        </w:rPr>
        <w:t xml:space="preserve"> цифрового шум</w:t>
      </w:r>
      <w:r w:rsidR="00C97B37">
        <w:rPr>
          <w:rFonts w:ascii="Times New Roman" w:hAnsi="Times New Roman"/>
          <w:sz w:val="28"/>
          <w:szCs w:val="28"/>
        </w:rPr>
        <w:t>а, как не</w:t>
      </w:r>
      <w:r w:rsidR="00C97B37" w:rsidRPr="005222E0">
        <w:rPr>
          <w:rFonts w:ascii="Times New Roman" w:hAnsi="Times New Roman"/>
          <w:sz w:val="28"/>
          <w:szCs w:val="28"/>
        </w:rPr>
        <w:t xml:space="preserve">отъемлемой части высоких значений светочувствительности. </w:t>
      </w:r>
      <w:r w:rsidR="00E96497" w:rsidRPr="005222E0">
        <w:rPr>
          <w:rFonts w:ascii="Times New Roman" w:hAnsi="Times New Roman"/>
          <w:sz w:val="28"/>
          <w:szCs w:val="28"/>
        </w:rPr>
        <w:t>Инструмент</w:t>
      </w:r>
      <w:r w:rsidR="00F73BD1">
        <w:rPr>
          <w:rFonts w:ascii="Times New Roman" w:hAnsi="Times New Roman"/>
          <w:sz w:val="28"/>
          <w:szCs w:val="28"/>
        </w:rPr>
        <w:t>,</w:t>
      </w:r>
      <w:r w:rsidR="00E96497" w:rsidRPr="005222E0">
        <w:rPr>
          <w:rFonts w:ascii="Times New Roman" w:hAnsi="Times New Roman"/>
          <w:sz w:val="28"/>
          <w:szCs w:val="28"/>
        </w:rPr>
        <w:t xml:space="preserve"> помогающий в съёмке со сложными условиями освещения. </w:t>
      </w:r>
    </w:p>
    <w:p w:rsidR="007444F9" w:rsidRPr="005222E0" w:rsidRDefault="00683574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AA8">
        <w:rPr>
          <w:rFonts w:ascii="Times New Roman" w:hAnsi="Times New Roman"/>
          <w:b/>
          <w:sz w:val="28"/>
          <w:szCs w:val="28"/>
        </w:rPr>
        <w:t>Практика.</w:t>
      </w:r>
      <w:r w:rsidR="00F35AC8">
        <w:rPr>
          <w:rFonts w:ascii="Times New Roman" w:hAnsi="Times New Roman"/>
          <w:b/>
          <w:sz w:val="28"/>
          <w:szCs w:val="28"/>
        </w:rPr>
        <w:t xml:space="preserve"> </w:t>
      </w:r>
      <w:r w:rsidR="00E96497" w:rsidRPr="005222E0">
        <w:rPr>
          <w:rFonts w:ascii="Times New Roman" w:hAnsi="Times New Roman"/>
          <w:sz w:val="28"/>
          <w:szCs w:val="28"/>
        </w:rPr>
        <w:t xml:space="preserve">Влияние </w:t>
      </w:r>
      <w:r w:rsidR="00E96497" w:rsidRPr="005222E0">
        <w:rPr>
          <w:rFonts w:ascii="Times New Roman" w:hAnsi="Times New Roman"/>
          <w:sz w:val="28"/>
          <w:szCs w:val="28"/>
          <w:lang w:val="en-US"/>
        </w:rPr>
        <w:t>ISO</w:t>
      </w:r>
      <w:r w:rsidR="00E96497" w:rsidRPr="005222E0">
        <w:rPr>
          <w:rFonts w:ascii="Times New Roman" w:hAnsi="Times New Roman"/>
          <w:sz w:val="28"/>
          <w:szCs w:val="28"/>
        </w:rPr>
        <w:t xml:space="preserve"> на цвет и </w:t>
      </w:r>
      <w:r w:rsidRPr="005222E0">
        <w:rPr>
          <w:rFonts w:ascii="Times New Roman" w:hAnsi="Times New Roman"/>
          <w:sz w:val="28"/>
          <w:szCs w:val="28"/>
        </w:rPr>
        <w:t>контрастность</w:t>
      </w:r>
      <w:r w:rsidR="00E96497" w:rsidRPr="005222E0">
        <w:rPr>
          <w:rFonts w:ascii="Times New Roman" w:hAnsi="Times New Roman"/>
          <w:sz w:val="28"/>
          <w:szCs w:val="28"/>
        </w:rPr>
        <w:t xml:space="preserve"> фотографий.</w:t>
      </w:r>
      <w:r>
        <w:rPr>
          <w:rFonts w:ascii="Times New Roman" w:hAnsi="Times New Roman"/>
          <w:sz w:val="28"/>
          <w:szCs w:val="28"/>
        </w:rPr>
        <w:t xml:space="preserve"> Съёмка на высоких значениях светочувствительности.</w:t>
      </w:r>
    </w:p>
    <w:p w:rsidR="00293AA8" w:rsidRDefault="00E96497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6. Съёмка при ярком естественном свете.</w:t>
      </w:r>
    </w:p>
    <w:p w:rsidR="00293AA8" w:rsidRDefault="00293AA8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AA8">
        <w:rPr>
          <w:rFonts w:ascii="Times New Roman" w:hAnsi="Times New Roman"/>
          <w:b/>
          <w:sz w:val="28"/>
          <w:szCs w:val="28"/>
        </w:rPr>
        <w:t>Теория.</w:t>
      </w:r>
      <w:r w:rsidR="00F35AC8">
        <w:rPr>
          <w:rFonts w:ascii="Times New Roman" w:hAnsi="Times New Roman"/>
          <w:b/>
          <w:sz w:val="28"/>
          <w:szCs w:val="28"/>
        </w:rPr>
        <w:t xml:space="preserve"> </w:t>
      </w:r>
      <w:r w:rsidR="00E96497" w:rsidRPr="005222E0">
        <w:rPr>
          <w:rFonts w:ascii="Times New Roman" w:hAnsi="Times New Roman"/>
          <w:sz w:val="28"/>
          <w:szCs w:val="28"/>
        </w:rPr>
        <w:t>Безопасность при работе в солнечную погоду.</w:t>
      </w:r>
      <w:r>
        <w:rPr>
          <w:rFonts w:ascii="Times New Roman" w:hAnsi="Times New Roman"/>
          <w:sz w:val="28"/>
          <w:szCs w:val="28"/>
        </w:rPr>
        <w:t xml:space="preserve"> Изучение различных углов падения света, техни</w:t>
      </w:r>
      <w:r w:rsidR="00683574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смягчения его жесткости и использование отражающих поверхностей.</w:t>
      </w:r>
    </w:p>
    <w:p w:rsidR="007444F9" w:rsidRPr="005222E0" w:rsidRDefault="00683574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AA8">
        <w:rPr>
          <w:rFonts w:ascii="Times New Roman" w:hAnsi="Times New Roman"/>
          <w:b/>
          <w:sz w:val="28"/>
          <w:szCs w:val="28"/>
        </w:rPr>
        <w:t>Практика.</w:t>
      </w:r>
      <w:r w:rsidR="00F35AC8">
        <w:rPr>
          <w:rFonts w:ascii="Times New Roman" w:hAnsi="Times New Roman"/>
          <w:b/>
          <w:sz w:val="28"/>
          <w:szCs w:val="28"/>
        </w:rPr>
        <w:t xml:space="preserve"> </w:t>
      </w:r>
      <w:r w:rsidR="00E96497" w:rsidRPr="005222E0">
        <w:rPr>
          <w:rFonts w:ascii="Times New Roman" w:hAnsi="Times New Roman"/>
          <w:sz w:val="28"/>
          <w:szCs w:val="28"/>
        </w:rPr>
        <w:t>Съёмка портретов без жестких теней и цветовых рефлексов.</w:t>
      </w:r>
    </w:p>
    <w:p w:rsidR="00683574" w:rsidRDefault="00E96497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7. Съёмка в тени и в пасмурную погоду.</w:t>
      </w:r>
    </w:p>
    <w:p w:rsidR="00683574" w:rsidRDefault="00683574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574">
        <w:rPr>
          <w:rFonts w:ascii="Times New Roman" w:hAnsi="Times New Roman"/>
          <w:b/>
          <w:sz w:val="28"/>
          <w:szCs w:val="28"/>
        </w:rPr>
        <w:t>Теория.</w:t>
      </w:r>
      <w:r w:rsidR="000937B7">
        <w:rPr>
          <w:rFonts w:ascii="Times New Roman" w:hAnsi="Times New Roman"/>
          <w:b/>
          <w:sz w:val="28"/>
          <w:szCs w:val="28"/>
        </w:rPr>
        <w:t xml:space="preserve"> </w:t>
      </w:r>
      <w:r w:rsidR="00E96497" w:rsidRPr="005222E0">
        <w:rPr>
          <w:rFonts w:ascii="Times New Roman" w:hAnsi="Times New Roman"/>
          <w:sz w:val="28"/>
          <w:szCs w:val="28"/>
        </w:rPr>
        <w:t>Виляние мягкого естественного света на съёмку.</w:t>
      </w:r>
    </w:p>
    <w:p w:rsidR="007444F9" w:rsidRPr="005222E0" w:rsidRDefault="00683574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574">
        <w:rPr>
          <w:rFonts w:ascii="Times New Roman" w:hAnsi="Times New Roman"/>
          <w:b/>
          <w:sz w:val="28"/>
          <w:szCs w:val="28"/>
        </w:rPr>
        <w:lastRenderedPageBreak/>
        <w:t>Практика.</w:t>
      </w:r>
      <w:r w:rsidR="000937B7">
        <w:rPr>
          <w:rFonts w:ascii="Times New Roman" w:hAnsi="Times New Roman"/>
          <w:b/>
          <w:sz w:val="28"/>
          <w:szCs w:val="28"/>
        </w:rPr>
        <w:t xml:space="preserve"> </w:t>
      </w:r>
      <w:r w:rsidRPr="005222E0">
        <w:rPr>
          <w:rFonts w:ascii="Times New Roman" w:hAnsi="Times New Roman"/>
          <w:sz w:val="28"/>
          <w:szCs w:val="28"/>
        </w:rPr>
        <w:t>Настройка баланса белого в пасм</w:t>
      </w:r>
      <w:r>
        <w:rPr>
          <w:rFonts w:ascii="Times New Roman" w:hAnsi="Times New Roman"/>
          <w:sz w:val="28"/>
          <w:szCs w:val="28"/>
        </w:rPr>
        <w:t>у</w:t>
      </w:r>
      <w:r w:rsidRPr="005222E0">
        <w:rPr>
          <w:rFonts w:ascii="Times New Roman" w:hAnsi="Times New Roman"/>
          <w:sz w:val="28"/>
          <w:szCs w:val="28"/>
        </w:rPr>
        <w:t>рную погоду</w:t>
      </w:r>
      <w:r w:rsidR="00F35AC8">
        <w:rPr>
          <w:rFonts w:ascii="Times New Roman" w:hAnsi="Times New Roman"/>
          <w:sz w:val="28"/>
          <w:szCs w:val="28"/>
        </w:rPr>
        <w:t>.</w:t>
      </w:r>
    </w:p>
    <w:p w:rsidR="00C97B37" w:rsidRDefault="00E96497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 xml:space="preserve">8. Съёмка в помещении при слабом или </w:t>
      </w:r>
      <w:r w:rsidR="00683574" w:rsidRPr="005222E0">
        <w:rPr>
          <w:rFonts w:ascii="Times New Roman" w:hAnsi="Times New Roman"/>
          <w:b/>
          <w:sz w:val="28"/>
          <w:szCs w:val="28"/>
        </w:rPr>
        <w:t>искусственном</w:t>
      </w:r>
      <w:r w:rsidRPr="005222E0">
        <w:rPr>
          <w:rFonts w:ascii="Times New Roman" w:hAnsi="Times New Roman"/>
          <w:b/>
          <w:sz w:val="28"/>
          <w:szCs w:val="28"/>
        </w:rPr>
        <w:t xml:space="preserve"> освещении.</w:t>
      </w:r>
      <w:r w:rsidRPr="005222E0">
        <w:rPr>
          <w:rFonts w:ascii="Times New Roman" w:hAnsi="Times New Roman"/>
          <w:sz w:val="28"/>
          <w:szCs w:val="28"/>
        </w:rPr>
        <w:t xml:space="preserve"> </w:t>
      </w:r>
    </w:p>
    <w:p w:rsidR="00E96497" w:rsidRPr="005222E0" w:rsidRDefault="00C97B37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7B37">
        <w:rPr>
          <w:rFonts w:ascii="Times New Roman" w:hAnsi="Times New Roman"/>
          <w:b/>
          <w:sz w:val="28"/>
          <w:szCs w:val="28"/>
        </w:rPr>
        <w:t>Практика.</w:t>
      </w:r>
      <w:r>
        <w:rPr>
          <w:rFonts w:ascii="Times New Roman" w:hAnsi="Times New Roman"/>
          <w:sz w:val="28"/>
          <w:szCs w:val="28"/>
        </w:rPr>
        <w:t xml:space="preserve"> </w:t>
      </w:r>
      <w:r w:rsidR="00E96497" w:rsidRPr="005222E0">
        <w:rPr>
          <w:rFonts w:ascii="Times New Roman" w:hAnsi="Times New Roman"/>
          <w:sz w:val="28"/>
          <w:szCs w:val="28"/>
        </w:rPr>
        <w:t>Использование высокой светочувствительности, длинных значений выдержки и открытых значений диафрагмы в сложных световых условиях.</w:t>
      </w:r>
    </w:p>
    <w:p w:rsidR="00F35AC8" w:rsidRDefault="00E96497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9. Пользовательские настройки в камере.</w:t>
      </w:r>
    </w:p>
    <w:p w:rsidR="007444F9" w:rsidRPr="005222E0" w:rsidRDefault="00F35AC8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AA8">
        <w:rPr>
          <w:rFonts w:ascii="Times New Roman" w:hAnsi="Times New Roman"/>
          <w:b/>
          <w:sz w:val="28"/>
          <w:szCs w:val="28"/>
        </w:rPr>
        <w:t>Практика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E96497" w:rsidRPr="005222E0">
        <w:rPr>
          <w:rFonts w:ascii="Times New Roman" w:hAnsi="Times New Roman"/>
          <w:sz w:val="28"/>
          <w:szCs w:val="28"/>
          <w:lang w:val="en-US"/>
        </w:rPr>
        <w:t>sRGB</w:t>
      </w:r>
      <w:r w:rsidR="00E96497" w:rsidRPr="005222E0">
        <w:rPr>
          <w:rFonts w:ascii="Times New Roman" w:hAnsi="Times New Roman"/>
          <w:sz w:val="28"/>
          <w:szCs w:val="28"/>
        </w:rPr>
        <w:t>, контраст, насыщенность, брекетинг и выравнивание света. Выбор и использование цветового пространства на и режима работы с цветом в камере. Использование специальных возможностей процессора камеры для улучшения качества изображений. Склейка из нескольких кадров для съёмки пейзажей.</w:t>
      </w:r>
    </w:p>
    <w:p w:rsidR="00F35AC8" w:rsidRDefault="00E96497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10. Работа со штативом, моноподом и иными удерживающими устройствами.</w:t>
      </w:r>
      <w:r w:rsidRPr="005222E0">
        <w:rPr>
          <w:rFonts w:ascii="Times New Roman" w:hAnsi="Times New Roman"/>
          <w:sz w:val="28"/>
          <w:szCs w:val="28"/>
        </w:rPr>
        <w:t xml:space="preserve"> </w:t>
      </w:r>
    </w:p>
    <w:p w:rsidR="00E96497" w:rsidRPr="005222E0" w:rsidRDefault="00F35AC8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AA8">
        <w:rPr>
          <w:rFonts w:ascii="Times New Roman" w:hAnsi="Times New Roman"/>
          <w:b/>
          <w:sz w:val="28"/>
          <w:szCs w:val="28"/>
        </w:rPr>
        <w:t>Практика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C97B37">
        <w:rPr>
          <w:rFonts w:ascii="Times New Roman" w:hAnsi="Times New Roman"/>
          <w:sz w:val="28"/>
          <w:szCs w:val="28"/>
        </w:rPr>
        <w:t>Фиксация</w:t>
      </w:r>
      <w:r w:rsidR="00E96497" w:rsidRPr="005222E0">
        <w:rPr>
          <w:rFonts w:ascii="Times New Roman" w:hAnsi="Times New Roman"/>
          <w:sz w:val="28"/>
          <w:szCs w:val="28"/>
        </w:rPr>
        <w:t xml:space="preserve"> кам</w:t>
      </w:r>
      <w:r w:rsidR="00C97B37">
        <w:rPr>
          <w:rFonts w:ascii="Times New Roman" w:hAnsi="Times New Roman"/>
          <w:sz w:val="28"/>
          <w:szCs w:val="28"/>
        </w:rPr>
        <w:t>е</w:t>
      </w:r>
      <w:r w:rsidR="00E96497" w:rsidRPr="005222E0">
        <w:rPr>
          <w:rFonts w:ascii="Times New Roman" w:hAnsi="Times New Roman"/>
          <w:sz w:val="28"/>
          <w:szCs w:val="28"/>
        </w:rPr>
        <w:t xml:space="preserve">ры в одной или двух осях. </w:t>
      </w:r>
      <w:r w:rsidR="00C97B37">
        <w:rPr>
          <w:rFonts w:ascii="Times New Roman" w:hAnsi="Times New Roman"/>
          <w:sz w:val="28"/>
          <w:szCs w:val="28"/>
        </w:rPr>
        <w:t>П</w:t>
      </w:r>
      <w:r w:rsidR="00E96497" w:rsidRPr="005222E0">
        <w:rPr>
          <w:rFonts w:ascii="Times New Roman" w:hAnsi="Times New Roman"/>
          <w:sz w:val="28"/>
          <w:szCs w:val="28"/>
        </w:rPr>
        <w:t>риемы работы со штативом.</w:t>
      </w:r>
    </w:p>
    <w:p w:rsidR="00F35AC8" w:rsidRDefault="00E96497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11. Работа с естественным светом.</w:t>
      </w:r>
      <w:r w:rsidRPr="005222E0">
        <w:rPr>
          <w:rFonts w:ascii="Times New Roman" w:hAnsi="Times New Roman"/>
          <w:sz w:val="28"/>
          <w:szCs w:val="28"/>
        </w:rPr>
        <w:t xml:space="preserve"> </w:t>
      </w:r>
    </w:p>
    <w:p w:rsidR="00E96497" w:rsidRPr="005222E0" w:rsidRDefault="00F35AC8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AA8">
        <w:rPr>
          <w:rFonts w:ascii="Times New Roman" w:hAnsi="Times New Roman"/>
          <w:b/>
          <w:sz w:val="28"/>
          <w:szCs w:val="28"/>
        </w:rPr>
        <w:t>Практика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E96497" w:rsidRPr="005222E0">
        <w:rPr>
          <w:rFonts w:ascii="Times New Roman" w:hAnsi="Times New Roman"/>
          <w:sz w:val="28"/>
          <w:szCs w:val="28"/>
        </w:rPr>
        <w:t>Съёмка на цифровую камеру в ручном режиме при естественном свете. Подбор комбинаций настроек для разных жанров и ситуаций.</w:t>
      </w:r>
    </w:p>
    <w:p w:rsidR="00F35AC8" w:rsidRDefault="00E96497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12. Работа с постоянным искусственным освещением.</w:t>
      </w:r>
      <w:r w:rsidRPr="005222E0">
        <w:rPr>
          <w:rFonts w:ascii="Times New Roman" w:hAnsi="Times New Roman"/>
          <w:sz w:val="28"/>
          <w:szCs w:val="28"/>
        </w:rPr>
        <w:t xml:space="preserve"> </w:t>
      </w:r>
    </w:p>
    <w:p w:rsidR="00E96497" w:rsidRPr="005222E0" w:rsidRDefault="00F35AC8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AA8">
        <w:rPr>
          <w:rFonts w:ascii="Times New Roman" w:hAnsi="Times New Roman"/>
          <w:b/>
          <w:sz w:val="28"/>
          <w:szCs w:val="28"/>
        </w:rPr>
        <w:t>Практика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E96497" w:rsidRPr="005222E0">
        <w:rPr>
          <w:rFonts w:ascii="Times New Roman" w:hAnsi="Times New Roman"/>
          <w:sz w:val="28"/>
          <w:szCs w:val="28"/>
        </w:rPr>
        <w:t xml:space="preserve">Компенсация </w:t>
      </w:r>
      <w:r w:rsidR="00746E57" w:rsidRPr="005222E0">
        <w:rPr>
          <w:rFonts w:ascii="Times New Roman" w:hAnsi="Times New Roman"/>
          <w:sz w:val="28"/>
          <w:szCs w:val="28"/>
        </w:rPr>
        <w:t>недостатков естественного</w:t>
      </w:r>
      <w:r w:rsidR="00E96497" w:rsidRPr="005222E0">
        <w:rPr>
          <w:rFonts w:ascii="Times New Roman" w:hAnsi="Times New Roman"/>
          <w:sz w:val="28"/>
          <w:szCs w:val="28"/>
        </w:rPr>
        <w:t xml:space="preserve"> освещения с помощью источников постоянного света. Корректировка баланса белого при работе со светодиодным и галагеновым светом и лампами накаливания.</w:t>
      </w:r>
    </w:p>
    <w:p w:rsidR="00F35AC8" w:rsidRDefault="00E96497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13. Импульсный свет в фотографии.</w:t>
      </w:r>
      <w:r w:rsidRPr="005222E0">
        <w:rPr>
          <w:rFonts w:ascii="Times New Roman" w:hAnsi="Times New Roman"/>
          <w:sz w:val="28"/>
          <w:szCs w:val="28"/>
        </w:rPr>
        <w:t xml:space="preserve"> </w:t>
      </w:r>
    </w:p>
    <w:p w:rsidR="00E96497" w:rsidRPr="005222E0" w:rsidRDefault="00F35AC8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AA8">
        <w:rPr>
          <w:rFonts w:ascii="Times New Roman" w:hAnsi="Times New Roman"/>
          <w:b/>
          <w:sz w:val="28"/>
          <w:szCs w:val="28"/>
        </w:rPr>
        <w:t>Практика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E96497" w:rsidRPr="005222E0">
        <w:rPr>
          <w:rFonts w:ascii="Times New Roman" w:hAnsi="Times New Roman"/>
          <w:sz w:val="28"/>
          <w:szCs w:val="28"/>
        </w:rPr>
        <w:t>Работа с накамерной встроенной и накамерной внешней вспышкой. Основные понятия о природе импульсного света.</w:t>
      </w:r>
    </w:p>
    <w:p w:rsidR="00F35AC8" w:rsidRDefault="00E96497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14. Накамерные встроенные и внешние вспышки.</w:t>
      </w:r>
      <w:r w:rsidRPr="005222E0">
        <w:rPr>
          <w:rFonts w:ascii="Times New Roman" w:hAnsi="Times New Roman"/>
          <w:sz w:val="28"/>
          <w:szCs w:val="28"/>
        </w:rPr>
        <w:t xml:space="preserve"> </w:t>
      </w:r>
    </w:p>
    <w:p w:rsidR="00E96497" w:rsidRPr="005222E0" w:rsidRDefault="00F35AC8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AA8">
        <w:rPr>
          <w:rFonts w:ascii="Times New Roman" w:hAnsi="Times New Roman"/>
          <w:b/>
          <w:sz w:val="28"/>
          <w:szCs w:val="28"/>
        </w:rPr>
        <w:t>Практика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E96497" w:rsidRPr="005222E0">
        <w:rPr>
          <w:rFonts w:ascii="Times New Roman" w:hAnsi="Times New Roman"/>
          <w:sz w:val="28"/>
          <w:szCs w:val="28"/>
        </w:rPr>
        <w:t>Устройство и настройки. Подробное изучение технических характеристик и работы учащихся с накамерными вспышками и другими источниками импульсного света.</w:t>
      </w:r>
    </w:p>
    <w:p w:rsidR="00F35AC8" w:rsidRDefault="00E96497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15. Съёмка портрета со студийным светом.</w:t>
      </w:r>
      <w:r w:rsidRPr="005222E0">
        <w:rPr>
          <w:rFonts w:ascii="Times New Roman" w:hAnsi="Times New Roman"/>
          <w:sz w:val="28"/>
          <w:szCs w:val="28"/>
        </w:rPr>
        <w:t xml:space="preserve"> </w:t>
      </w:r>
    </w:p>
    <w:p w:rsidR="00C97B37" w:rsidRDefault="00F35AC8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AA8">
        <w:rPr>
          <w:rFonts w:ascii="Times New Roman" w:hAnsi="Times New Roman"/>
          <w:b/>
          <w:sz w:val="28"/>
          <w:szCs w:val="28"/>
        </w:rPr>
        <w:t>Практика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C97B37">
        <w:rPr>
          <w:rFonts w:ascii="Times New Roman" w:hAnsi="Times New Roman"/>
          <w:sz w:val="28"/>
          <w:szCs w:val="28"/>
        </w:rPr>
        <w:t xml:space="preserve">Съёмка </w:t>
      </w:r>
      <w:r w:rsidR="00E96497" w:rsidRPr="005222E0">
        <w:rPr>
          <w:rFonts w:ascii="Times New Roman" w:hAnsi="Times New Roman"/>
          <w:sz w:val="28"/>
          <w:szCs w:val="28"/>
        </w:rPr>
        <w:t>портре</w:t>
      </w:r>
      <w:r w:rsidR="00C97B37">
        <w:rPr>
          <w:rFonts w:ascii="Times New Roman" w:hAnsi="Times New Roman"/>
          <w:sz w:val="28"/>
          <w:szCs w:val="28"/>
        </w:rPr>
        <w:t>тов</w:t>
      </w:r>
      <w:r w:rsidR="00E96497" w:rsidRPr="005222E0">
        <w:rPr>
          <w:rFonts w:ascii="Times New Roman" w:hAnsi="Times New Roman"/>
          <w:sz w:val="28"/>
          <w:szCs w:val="28"/>
        </w:rPr>
        <w:t xml:space="preserve"> с простыми световыми схемами</w:t>
      </w:r>
      <w:r w:rsidR="00C97B37">
        <w:rPr>
          <w:rFonts w:ascii="Times New Roman" w:hAnsi="Times New Roman"/>
          <w:sz w:val="28"/>
          <w:szCs w:val="28"/>
        </w:rPr>
        <w:t xml:space="preserve">, с постоянным светом. </w:t>
      </w:r>
      <w:r w:rsidR="00E96497" w:rsidRPr="005222E0">
        <w:rPr>
          <w:rFonts w:ascii="Times New Roman" w:hAnsi="Times New Roman"/>
          <w:sz w:val="28"/>
          <w:szCs w:val="28"/>
        </w:rPr>
        <w:t xml:space="preserve"> </w:t>
      </w:r>
    </w:p>
    <w:p w:rsidR="003937A6" w:rsidRDefault="00E96497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b/>
          <w:sz w:val="28"/>
          <w:szCs w:val="28"/>
        </w:rPr>
        <w:t>16. Организация и проведение выставки.</w:t>
      </w:r>
      <w:r w:rsidRPr="005222E0">
        <w:rPr>
          <w:rFonts w:ascii="Times New Roman" w:hAnsi="Times New Roman"/>
          <w:sz w:val="28"/>
          <w:szCs w:val="28"/>
        </w:rPr>
        <w:t xml:space="preserve"> </w:t>
      </w:r>
    </w:p>
    <w:p w:rsidR="00C97B37" w:rsidRPr="00C97B37" w:rsidRDefault="003937A6" w:rsidP="004250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AA8">
        <w:rPr>
          <w:rFonts w:ascii="Times New Roman" w:hAnsi="Times New Roman"/>
          <w:b/>
          <w:sz w:val="28"/>
          <w:szCs w:val="28"/>
        </w:rPr>
        <w:t>Практика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C97B37" w:rsidRPr="00C97B37">
        <w:rPr>
          <w:rFonts w:ascii="Times New Roman" w:hAnsi="Times New Roman"/>
          <w:sz w:val="28"/>
          <w:szCs w:val="28"/>
        </w:rPr>
        <w:t>Отбор кадров для печати, печать фоторабот, монтаж фотовыставки.</w:t>
      </w:r>
    </w:p>
    <w:p w:rsidR="00244940" w:rsidRPr="00392B2D" w:rsidRDefault="00CA375C" w:rsidP="008616F1">
      <w:pPr>
        <w:pStyle w:val="3"/>
        <w:numPr>
          <w:ilvl w:val="1"/>
          <w:numId w:val="17"/>
        </w:numPr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6386406"/>
      <w:r w:rsidRPr="00392B2D">
        <w:rPr>
          <w:rFonts w:ascii="Times New Roman" w:hAnsi="Times New Roman" w:cs="Times New Roman"/>
          <w:color w:val="auto"/>
          <w:sz w:val="28"/>
          <w:szCs w:val="28"/>
        </w:rPr>
        <w:t>Планируемые</w:t>
      </w:r>
      <w:r w:rsidR="00E96497" w:rsidRPr="00392B2D">
        <w:rPr>
          <w:rFonts w:ascii="Times New Roman" w:hAnsi="Times New Roman" w:cs="Times New Roman"/>
          <w:color w:val="auto"/>
          <w:sz w:val="28"/>
          <w:szCs w:val="28"/>
        </w:rPr>
        <w:t xml:space="preserve"> результаты</w:t>
      </w:r>
      <w:bookmarkEnd w:id="7"/>
    </w:p>
    <w:p w:rsidR="00244940" w:rsidRPr="00293AA8" w:rsidRDefault="00E67B01" w:rsidP="00425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244940" w:rsidRPr="00293AA8">
        <w:rPr>
          <w:rFonts w:ascii="Times New Roman" w:hAnsi="Times New Roman"/>
          <w:b/>
          <w:sz w:val="28"/>
          <w:szCs w:val="28"/>
        </w:rPr>
        <w:t>Предметные</w:t>
      </w:r>
      <w:r w:rsidR="00244940" w:rsidRPr="003937A6">
        <w:rPr>
          <w:rFonts w:ascii="Times New Roman" w:hAnsi="Times New Roman"/>
          <w:b/>
          <w:sz w:val="28"/>
          <w:szCs w:val="28"/>
        </w:rPr>
        <w:t>:</w:t>
      </w:r>
    </w:p>
    <w:p w:rsidR="00244940" w:rsidRDefault="00583A3F" w:rsidP="00746E57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учащимися освоены</w:t>
      </w:r>
      <w:r w:rsidRPr="00293AA8">
        <w:rPr>
          <w:rFonts w:ascii="Times New Roman" w:hAnsi="Times New Roman"/>
          <w:sz w:val="28"/>
          <w:szCs w:val="28"/>
        </w:rPr>
        <w:t xml:space="preserve"> технические характеристики зеркальных и беззеркальных</w:t>
      </w:r>
      <w:r>
        <w:rPr>
          <w:rFonts w:ascii="Times New Roman" w:hAnsi="Times New Roman"/>
          <w:sz w:val="28"/>
          <w:szCs w:val="28"/>
        </w:rPr>
        <w:t xml:space="preserve"> камер;</w:t>
      </w:r>
    </w:p>
    <w:p w:rsidR="00244940" w:rsidRDefault="00583A3F" w:rsidP="00746E57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самостоятельно или с помощью педагога </w:t>
      </w:r>
      <w:r w:rsidR="000E28DD">
        <w:rPr>
          <w:rFonts w:ascii="Times New Roman" w:hAnsi="Times New Roman"/>
          <w:sz w:val="28"/>
          <w:szCs w:val="28"/>
        </w:rPr>
        <w:t xml:space="preserve">учащиеся </w:t>
      </w:r>
      <w:r>
        <w:rPr>
          <w:rFonts w:ascii="Times New Roman" w:hAnsi="Times New Roman"/>
          <w:sz w:val="28"/>
          <w:szCs w:val="28"/>
        </w:rPr>
        <w:t>настраивают фотокамеры</w:t>
      </w:r>
      <w:r w:rsidRPr="00293AA8">
        <w:rPr>
          <w:rFonts w:ascii="Times New Roman" w:hAnsi="Times New Roman"/>
          <w:sz w:val="28"/>
          <w:szCs w:val="28"/>
        </w:rPr>
        <w:t xml:space="preserve"> в ручном режиме под любые условия освещения. </w:t>
      </w:r>
    </w:p>
    <w:p w:rsidR="00E67B01" w:rsidRDefault="00C97B37" w:rsidP="00425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Личностные</w:t>
      </w:r>
      <w:r w:rsidR="00E67B01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E67B01" w:rsidRPr="00CC3A20" w:rsidRDefault="00C97B37" w:rsidP="00746E57">
      <w:pPr>
        <w:numPr>
          <w:ilvl w:val="0"/>
          <w:numId w:val="19"/>
        </w:numPr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проявление</w:t>
      </w:r>
      <w:r w:rsidR="00E67B01" w:rsidRPr="00CC3A20">
        <w:rPr>
          <w:rFonts w:ascii="Times New Roman" w:hAnsi="Times New Roman"/>
          <w:color w:val="000000"/>
          <w:sz w:val="28"/>
          <w:szCs w:val="28"/>
        </w:rPr>
        <w:t xml:space="preserve"> нравствен</w:t>
      </w:r>
      <w:r w:rsidR="00746E57">
        <w:rPr>
          <w:rFonts w:ascii="Times New Roman" w:hAnsi="Times New Roman"/>
          <w:color w:val="000000"/>
          <w:sz w:val="28"/>
          <w:szCs w:val="28"/>
        </w:rPr>
        <w:t>но-эстетических качеств у учащихся</w:t>
      </w:r>
      <w:r w:rsidR="00E67B01" w:rsidRPr="00CC3A20">
        <w:rPr>
          <w:rFonts w:ascii="Times New Roman" w:hAnsi="Times New Roman"/>
          <w:color w:val="000000"/>
          <w:sz w:val="28"/>
          <w:szCs w:val="28"/>
        </w:rPr>
        <w:t>;</w:t>
      </w:r>
    </w:p>
    <w:p w:rsidR="00244940" w:rsidRPr="00E67B01" w:rsidRDefault="00746E57" w:rsidP="00746E57">
      <w:pPr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учащиеся </w:t>
      </w:r>
      <w:r w:rsidR="00E67B01">
        <w:rPr>
          <w:rFonts w:ascii="Times New Roman" w:hAnsi="Times New Roman"/>
          <w:color w:val="000000"/>
          <w:sz w:val="28"/>
          <w:szCs w:val="28"/>
        </w:rPr>
        <w:t>мотивированы</w:t>
      </w:r>
      <w:r w:rsidR="00E67B01" w:rsidRPr="00CC3A20">
        <w:rPr>
          <w:rFonts w:ascii="Times New Roman" w:hAnsi="Times New Roman"/>
          <w:color w:val="000000"/>
          <w:sz w:val="28"/>
          <w:szCs w:val="28"/>
        </w:rPr>
        <w:t xml:space="preserve"> к решению поставленных задач и реализация творческих идей.</w:t>
      </w:r>
    </w:p>
    <w:p w:rsidR="00244940" w:rsidRPr="00A740BA" w:rsidRDefault="00E67B01" w:rsidP="00746E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44940" w:rsidRPr="00A740BA">
        <w:rPr>
          <w:rFonts w:ascii="Times New Roman" w:hAnsi="Times New Roman"/>
          <w:b/>
          <w:sz w:val="28"/>
          <w:szCs w:val="28"/>
        </w:rPr>
        <w:t>Метапредметные</w:t>
      </w:r>
      <w:r w:rsidR="00264033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244940" w:rsidRDefault="00746E57" w:rsidP="00746E57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учащимися </w:t>
      </w:r>
      <w:r w:rsidR="0008460E">
        <w:rPr>
          <w:rFonts w:ascii="Times New Roman" w:hAnsi="Times New Roman"/>
          <w:sz w:val="28"/>
          <w:szCs w:val="28"/>
        </w:rPr>
        <w:t>о</w:t>
      </w:r>
      <w:r w:rsidR="00244940">
        <w:rPr>
          <w:rFonts w:ascii="Times New Roman" w:hAnsi="Times New Roman"/>
          <w:sz w:val="28"/>
          <w:szCs w:val="28"/>
        </w:rPr>
        <w:t>своены новые приёмы получения, анализа и обработки информации</w:t>
      </w:r>
      <w:r w:rsidR="00244940" w:rsidRPr="00CC3A20">
        <w:rPr>
          <w:rFonts w:ascii="Times New Roman" w:hAnsi="Times New Roman"/>
          <w:sz w:val="28"/>
          <w:szCs w:val="28"/>
        </w:rPr>
        <w:t>;</w:t>
      </w:r>
    </w:p>
    <w:p w:rsidR="00746E57" w:rsidRDefault="00746E57" w:rsidP="00746E57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учащиеся эффективно общаются в группе. </w:t>
      </w:r>
      <w:bookmarkStart w:id="8" w:name="_Toc5958746"/>
      <w:bookmarkStart w:id="9" w:name="_Toc6386407"/>
    </w:p>
    <w:p w:rsidR="00746E57" w:rsidRDefault="00746E57" w:rsidP="00746E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200F" w:rsidRDefault="00E96497" w:rsidP="00746E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 xml:space="preserve">К окончанию изучения программы у </w:t>
      </w:r>
      <w:r w:rsidR="002B70AE">
        <w:rPr>
          <w:rFonts w:ascii="Times New Roman" w:hAnsi="Times New Roman"/>
          <w:sz w:val="28"/>
          <w:szCs w:val="28"/>
        </w:rPr>
        <w:t xml:space="preserve">учащихся </w:t>
      </w:r>
      <w:r w:rsidRPr="005222E0">
        <w:rPr>
          <w:rFonts w:ascii="Times New Roman" w:hAnsi="Times New Roman"/>
          <w:sz w:val="28"/>
          <w:szCs w:val="28"/>
        </w:rPr>
        <w:t>должен сформироваться устойчивый интерес к</w:t>
      </w:r>
      <w:r w:rsidR="002B70AE">
        <w:rPr>
          <w:rFonts w:ascii="Times New Roman" w:hAnsi="Times New Roman"/>
          <w:sz w:val="28"/>
          <w:szCs w:val="28"/>
        </w:rPr>
        <w:t xml:space="preserve"> фотографии</w:t>
      </w:r>
      <w:r w:rsidR="00E67B01">
        <w:rPr>
          <w:rFonts w:ascii="Times New Roman" w:hAnsi="Times New Roman"/>
          <w:sz w:val="28"/>
          <w:szCs w:val="28"/>
        </w:rPr>
        <w:t xml:space="preserve"> как виду искусства. </w:t>
      </w:r>
      <w:r w:rsidRPr="005222E0">
        <w:rPr>
          <w:rFonts w:ascii="Times New Roman" w:hAnsi="Times New Roman"/>
          <w:sz w:val="28"/>
          <w:szCs w:val="28"/>
        </w:rPr>
        <w:t xml:space="preserve"> </w:t>
      </w:r>
      <w:r w:rsidR="00E67B01">
        <w:rPr>
          <w:rFonts w:ascii="Times New Roman" w:hAnsi="Times New Roman"/>
          <w:sz w:val="28"/>
          <w:szCs w:val="28"/>
        </w:rPr>
        <w:t xml:space="preserve">Учащиеся будут </w:t>
      </w:r>
      <w:r w:rsidRPr="005222E0">
        <w:rPr>
          <w:rFonts w:ascii="Times New Roman" w:hAnsi="Times New Roman"/>
          <w:sz w:val="28"/>
          <w:szCs w:val="28"/>
        </w:rPr>
        <w:t xml:space="preserve">знать устройство </w:t>
      </w:r>
      <w:r w:rsidR="00175640">
        <w:rPr>
          <w:rFonts w:ascii="Times New Roman" w:hAnsi="Times New Roman"/>
          <w:sz w:val="28"/>
          <w:szCs w:val="28"/>
        </w:rPr>
        <w:t>фото</w:t>
      </w:r>
      <w:r w:rsidRPr="005222E0">
        <w:rPr>
          <w:rFonts w:ascii="Times New Roman" w:hAnsi="Times New Roman"/>
          <w:sz w:val="28"/>
          <w:szCs w:val="28"/>
        </w:rPr>
        <w:t xml:space="preserve">камеры и уметь её оперативно настраивать для съёмки. Учащиеся </w:t>
      </w:r>
      <w:r w:rsidR="00E67B01">
        <w:rPr>
          <w:rFonts w:ascii="Times New Roman" w:hAnsi="Times New Roman"/>
          <w:sz w:val="28"/>
          <w:szCs w:val="28"/>
        </w:rPr>
        <w:t xml:space="preserve">получат </w:t>
      </w:r>
      <w:r w:rsidRPr="005222E0">
        <w:rPr>
          <w:rFonts w:ascii="Times New Roman" w:hAnsi="Times New Roman"/>
          <w:sz w:val="28"/>
          <w:szCs w:val="28"/>
        </w:rPr>
        <w:t>представление о возникновении, истории и развитии фотографии, о роли и месте фотогр</w:t>
      </w:r>
      <w:r w:rsidR="00E67B01">
        <w:rPr>
          <w:rFonts w:ascii="Times New Roman" w:hAnsi="Times New Roman"/>
          <w:sz w:val="28"/>
          <w:szCs w:val="28"/>
        </w:rPr>
        <w:t xml:space="preserve">афии в современной жизни, первоначальные </w:t>
      </w:r>
      <w:r w:rsidRPr="005222E0">
        <w:rPr>
          <w:rFonts w:ascii="Times New Roman" w:hAnsi="Times New Roman"/>
          <w:sz w:val="28"/>
          <w:szCs w:val="28"/>
        </w:rPr>
        <w:t>навыки оценивания фотоснимка. Важный результат – желание учащихся продолжать обучение и совершенствовать своё мастерство, развитие интереса к фотографии как визуальному искусству.</w:t>
      </w:r>
      <w:bookmarkEnd w:id="8"/>
      <w:bookmarkEnd w:id="9"/>
    </w:p>
    <w:p w:rsidR="00E96497" w:rsidRDefault="00E96497" w:rsidP="00B17AB5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222E0">
        <w:br w:type="page"/>
      </w:r>
      <w:bookmarkStart w:id="10" w:name="_Toc6386408"/>
      <w:r w:rsidRPr="001D71BF">
        <w:rPr>
          <w:rFonts w:ascii="Times New Roman" w:hAnsi="Times New Roman" w:cs="Times New Roman"/>
          <w:color w:val="auto"/>
          <w:sz w:val="28"/>
          <w:szCs w:val="28"/>
        </w:rPr>
        <w:lastRenderedPageBreak/>
        <w:t>Раздел № 2 «Комплекс организационно-педагогических услови</w:t>
      </w:r>
      <w:r w:rsidR="00D0061A" w:rsidRPr="001D71BF">
        <w:rPr>
          <w:rFonts w:ascii="Times New Roman" w:hAnsi="Times New Roman" w:cs="Times New Roman"/>
          <w:color w:val="auto"/>
          <w:sz w:val="28"/>
          <w:szCs w:val="28"/>
        </w:rPr>
        <w:t>й, включающий формы аттестации»</w:t>
      </w:r>
      <w:bookmarkEnd w:id="10"/>
    </w:p>
    <w:p w:rsidR="00B17AB5" w:rsidRPr="00B17AB5" w:rsidRDefault="00B17AB5" w:rsidP="00B17AB5">
      <w:pPr>
        <w:spacing w:after="0" w:line="240" w:lineRule="auto"/>
      </w:pPr>
    </w:p>
    <w:p w:rsidR="00E96497" w:rsidRDefault="00E96497" w:rsidP="0024370A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11" w:name="_Toc6386409"/>
      <w:r w:rsidRPr="001D71BF">
        <w:rPr>
          <w:rStyle w:val="30"/>
          <w:rFonts w:ascii="Times New Roman" w:hAnsi="Times New Roman" w:cs="Times New Roman"/>
          <w:color w:val="auto"/>
          <w:sz w:val="28"/>
          <w:szCs w:val="28"/>
        </w:rPr>
        <w:t>2.1.</w:t>
      </w:r>
      <w:r w:rsidR="008752D6">
        <w:rPr>
          <w:rStyle w:val="30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1BF">
        <w:rPr>
          <w:rStyle w:val="30"/>
          <w:rFonts w:ascii="Times New Roman" w:hAnsi="Times New Roman" w:cs="Times New Roman"/>
          <w:color w:val="auto"/>
          <w:sz w:val="28"/>
          <w:szCs w:val="28"/>
        </w:rPr>
        <w:t>Календарный учебный график</w:t>
      </w:r>
      <w:bookmarkEnd w:id="11"/>
      <w:r w:rsidR="0024370A">
        <w:rPr>
          <w:rStyle w:val="30"/>
          <w:rFonts w:ascii="Times New Roman" w:hAnsi="Times New Roman" w:cs="Times New Roman"/>
          <w:color w:val="auto"/>
          <w:sz w:val="28"/>
          <w:szCs w:val="28"/>
        </w:rPr>
        <w:t xml:space="preserve"> для очной формы обучения</w:t>
      </w:r>
      <w:r w:rsidRPr="001D71B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4A7888">
        <w:rPr>
          <w:rFonts w:ascii="Times New Roman" w:hAnsi="Times New Roman"/>
          <w:bCs/>
          <w:sz w:val="28"/>
          <w:szCs w:val="28"/>
          <w:lang w:eastAsia="ru-RU"/>
        </w:rPr>
        <w:t>(Приложение №2</w:t>
      </w:r>
      <w:r w:rsidRPr="001D71BF">
        <w:rPr>
          <w:rFonts w:ascii="Times New Roman" w:hAnsi="Times New Roman"/>
          <w:bCs/>
          <w:sz w:val="28"/>
          <w:szCs w:val="28"/>
          <w:lang w:eastAsia="ru-RU"/>
        </w:rPr>
        <w:t>)</w:t>
      </w:r>
    </w:p>
    <w:p w:rsidR="0024370A" w:rsidRDefault="0024370A" w:rsidP="0024370A">
      <w:pPr>
        <w:tabs>
          <w:tab w:val="center" w:pos="7285"/>
          <w:tab w:val="left" w:pos="112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370A">
        <w:rPr>
          <w:rFonts w:ascii="Times New Roman" w:hAnsi="Times New Roman"/>
          <w:b/>
          <w:sz w:val="28"/>
          <w:szCs w:val="28"/>
        </w:rPr>
        <w:t>Календарный учебный график для дистанционной формы обучения</w:t>
      </w:r>
    </w:p>
    <w:p w:rsidR="0024370A" w:rsidRPr="0024370A" w:rsidRDefault="0024370A" w:rsidP="0024370A">
      <w:pPr>
        <w:tabs>
          <w:tab w:val="center" w:pos="7285"/>
          <w:tab w:val="left" w:pos="112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370A">
        <w:rPr>
          <w:rFonts w:ascii="Times New Roman" w:hAnsi="Times New Roman"/>
          <w:sz w:val="28"/>
          <w:szCs w:val="28"/>
        </w:rPr>
        <w:t>(Приложение №3)</w:t>
      </w:r>
    </w:p>
    <w:p w:rsidR="00B17AB5" w:rsidRPr="0024370A" w:rsidRDefault="00B17AB5" w:rsidP="00B17AB5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96497" w:rsidRDefault="00E96497" w:rsidP="00B17AB5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6386410"/>
      <w:r w:rsidRPr="001D71BF">
        <w:rPr>
          <w:rFonts w:ascii="Times New Roman" w:hAnsi="Times New Roman" w:cs="Times New Roman"/>
          <w:color w:val="auto"/>
          <w:sz w:val="28"/>
          <w:szCs w:val="28"/>
        </w:rPr>
        <w:t>2.2.</w:t>
      </w:r>
      <w:r w:rsidR="008752D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1BF">
        <w:rPr>
          <w:rFonts w:ascii="Times New Roman" w:hAnsi="Times New Roman" w:cs="Times New Roman"/>
          <w:color w:val="auto"/>
          <w:sz w:val="28"/>
          <w:szCs w:val="28"/>
        </w:rPr>
        <w:t>Условия реализации программы</w:t>
      </w:r>
      <w:bookmarkEnd w:id="12"/>
    </w:p>
    <w:p w:rsidR="00B17AB5" w:rsidRPr="00B17AB5" w:rsidRDefault="00B17AB5" w:rsidP="00B17AB5">
      <w:pPr>
        <w:spacing w:after="0" w:line="240" w:lineRule="auto"/>
      </w:pPr>
    </w:p>
    <w:p w:rsidR="00E96497" w:rsidRPr="005222E0" w:rsidRDefault="001D71BF" w:rsidP="00B17AB5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</w:t>
      </w:r>
      <w:r w:rsidR="00E96497" w:rsidRPr="005222E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атериально-техническое обеспечение</w:t>
      </w:r>
    </w:p>
    <w:p w:rsidR="00E96497" w:rsidRPr="005222E0" w:rsidRDefault="00D0061A" w:rsidP="00B17AB5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>зе</w:t>
      </w:r>
      <w:r w:rsidR="0024370A">
        <w:rPr>
          <w:rFonts w:ascii="Times New Roman" w:hAnsi="Times New Roman"/>
          <w:sz w:val="28"/>
          <w:szCs w:val="28"/>
        </w:rPr>
        <w:t>ркальные полноформатные камеры Н</w:t>
      </w:r>
      <w:r w:rsidRPr="005222E0">
        <w:rPr>
          <w:rFonts w:ascii="Times New Roman" w:hAnsi="Times New Roman"/>
          <w:sz w:val="28"/>
          <w:szCs w:val="28"/>
        </w:rPr>
        <w:t>икон д800 и д750</w:t>
      </w:r>
    </w:p>
    <w:p w:rsidR="00E96497" w:rsidRPr="005222E0" w:rsidRDefault="00D0061A" w:rsidP="00B17AB5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>набор объективов 85мм, 24-70мм, 16мм, 50мм, 105мм, 50мм макро.</w:t>
      </w:r>
    </w:p>
    <w:p w:rsidR="00E96497" w:rsidRPr="005222E0" w:rsidRDefault="0024370A" w:rsidP="0042502D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синхронизации я</w:t>
      </w:r>
      <w:r w:rsidR="00D0061A" w:rsidRPr="005222E0">
        <w:rPr>
          <w:rFonts w:ascii="Times New Roman" w:hAnsi="Times New Roman"/>
          <w:sz w:val="28"/>
          <w:szCs w:val="28"/>
        </w:rPr>
        <w:t>нг нуо</w:t>
      </w:r>
      <w:r w:rsidR="00DB4B2A">
        <w:rPr>
          <w:rFonts w:ascii="Times New Roman" w:hAnsi="Times New Roman"/>
          <w:sz w:val="28"/>
          <w:szCs w:val="28"/>
        </w:rPr>
        <w:t>,</w:t>
      </w:r>
      <w:r w:rsidR="00D0061A" w:rsidRPr="005222E0">
        <w:rPr>
          <w:rFonts w:ascii="Times New Roman" w:hAnsi="Times New Roman"/>
          <w:sz w:val="28"/>
          <w:szCs w:val="28"/>
        </w:rPr>
        <w:t xml:space="preserve"> 3 приемника и один передатчик</w:t>
      </w:r>
    </w:p>
    <w:p w:rsidR="00E96497" w:rsidRPr="005222E0" w:rsidRDefault="00D0061A" w:rsidP="0042502D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 xml:space="preserve">набор </w:t>
      </w:r>
      <w:r w:rsidR="00DB4B2A" w:rsidRPr="005222E0">
        <w:rPr>
          <w:rFonts w:ascii="Times New Roman" w:hAnsi="Times New Roman"/>
          <w:sz w:val="28"/>
          <w:szCs w:val="28"/>
        </w:rPr>
        <w:t>стоек 2</w:t>
      </w:r>
      <w:r w:rsidRPr="005222E0">
        <w:rPr>
          <w:rFonts w:ascii="Times New Roman" w:hAnsi="Times New Roman"/>
          <w:sz w:val="28"/>
          <w:szCs w:val="28"/>
        </w:rPr>
        <w:t xml:space="preserve"> под фон и 4 оборудование.</w:t>
      </w:r>
    </w:p>
    <w:p w:rsidR="00E96497" w:rsidRPr="005222E0" w:rsidRDefault="00D0061A" w:rsidP="0042502D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>штатив</w:t>
      </w:r>
    </w:p>
    <w:p w:rsidR="00E96497" w:rsidRPr="005222E0" w:rsidRDefault="00D0061A" w:rsidP="0042502D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 xml:space="preserve">набор светоформирующих </w:t>
      </w:r>
      <w:r w:rsidR="00DB4B2A" w:rsidRPr="005222E0">
        <w:rPr>
          <w:rFonts w:ascii="Times New Roman" w:hAnsi="Times New Roman"/>
          <w:sz w:val="28"/>
          <w:szCs w:val="28"/>
        </w:rPr>
        <w:t>насадок: горшки</w:t>
      </w:r>
      <w:r w:rsidRPr="005222E0">
        <w:rPr>
          <w:rFonts w:ascii="Times New Roman" w:hAnsi="Times New Roman"/>
          <w:sz w:val="28"/>
          <w:szCs w:val="28"/>
        </w:rPr>
        <w:t>, софтбоксы, снуты, оптическая насадка.</w:t>
      </w:r>
    </w:p>
    <w:p w:rsidR="00E96497" w:rsidRPr="005222E0" w:rsidRDefault="00D0061A" w:rsidP="0042502D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>ноутбук</w:t>
      </w:r>
    </w:p>
    <w:p w:rsidR="00E96497" w:rsidRPr="005222E0" w:rsidRDefault="00D0061A" w:rsidP="0042502D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>экран проектора и проектор</w:t>
      </w:r>
    </w:p>
    <w:p w:rsidR="00E96497" w:rsidRPr="005222E0" w:rsidRDefault="00D0061A" w:rsidP="0042502D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>бумажные фоны 2.7х11м</w:t>
      </w:r>
    </w:p>
    <w:p w:rsidR="00E96497" w:rsidRPr="005222E0" w:rsidRDefault="00D0061A" w:rsidP="0042502D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>набор отражателей</w:t>
      </w:r>
    </w:p>
    <w:p w:rsidR="00E96497" w:rsidRPr="005222E0" w:rsidRDefault="00D0061A" w:rsidP="0042502D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белое орг</w:t>
      </w:r>
      <w:r w:rsidRPr="005222E0">
        <w:rPr>
          <w:rFonts w:ascii="Times New Roman" w:hAnsi="Times New Roman"/>
          <w:sz w:val="28"/>
          <w:szCs w:val="28"/>
        </w:rPr>
        <w:t>стекло.</w:t>
      </w:r>
    </w:p>
    <w:p w:rsidR="00E96497" w:rsidRPr="005222E0" w:rsidRDefault="00D0061A" w:rsidP="0042502D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>4 фотовспышки</w:t>
      </w:r>
    </w:p>
    <w:p w:rsidR="00E96497" w:rsidRDefault="00D0061A" w:rsidP="0042502D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>2 галогеновых источника света со шторками и 2 светодиодных с софтбоксами</w:t>
      </w:r>
    </w:p>
    <w:p w:rsidR="005A4C6F" w:rsidRDefault="005A4C6F" w:rsidP="004250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4C6F">
        <w:rPr>
          <w:rFonts w:ascii="Times New Roman" w:hAnsi="Times New Roman"/>
          <w:sz w:val="28"/>
          <w:szCs w:val="28"/>
        </w:rPr>
        <w:t>Для освоения программы учащимся не требуется дорогостоящая профессиональная фототехника, достаточно простой камеры, домашнего компьютера. Для фотосессий используется световое оборудование и камеры, предоставленные педагогом объединения.</w:t>
      </w:r>
      <w:r w:rsidRPr="005222E0">
        <w:rPr>
          <w:rFonts w:ascii="Times New Roman" w:hAnsi="Times New Roman"/>
          <w:sz w:val="28"/>
          <w:szCs w:val="28"/>
        </w:rPr>
        <w:t xml:space="preserve"> </w:t>
      </w:r>
    </w:p>
    <w:p w:rsidR="00E16B5A" w:rsidRDefault="00E16B5A" w:rsidP="00E16B5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реализации программы в дистанционной форме обучения необходимо наличие у учащихся смартфонов или персональных компьютеров со стабильным соединением с сетью Интернет. На устройстве должно быть установлено приложение </w:t>
      </w:r>
      <w:r>
        <w:rPr>
          <w:rFonts w:ascii="Times New Roman" w:hAnsi="Times New Roman"/>
          <w:sz w:val="28"/>
          <w:szCs w:val="28"/>
          <w:lang w:val="en-US"/>
        </w:rPr>
        <w:t>Discord</w:t>
      </w:r>
      <w:r>
        <w:rPr>
          <w:rFonts w:ascii="Times New Roman" w:hAnsi="Times New Roman"/>
          <w:sz w:val="28"/>
          <w:szCs w:val="28"/>
        </w:rPr>
        <w:t xml:space="preserve">, встроенный микрофон для диалога с педагогом и другими учащимися. Для выполнения заданий учащимся достаточно камеры смартфона и персонального компьютера, чтобы выполнять задания по обработке. </w:t>
      </w:r>
    </w:p>
    <w:p w:rsidR="00E16B5A" w:rsidRPr="00130C11" w:rsidRDefault="00E16B5A" w:rsidP="00E16B5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работы в дистанционном формате педагог использует ноутбук со стабильным, скоростным подключением к сети Интернет для вещания в </w:t>
      </w:r>
      <w:r>
        <w:rPr>
          <w:rFonts w:ascii="Times New Roman" w:hAnsi="Times New Roman"/>
          <w:sz w:val="28"/>
          <w:szCs w:val="28"/>
          <w:lang w:val="en-US"/>
        </w:rPr>
        <w:t>HD</w:t>
      </w:r>
      <w:r w:rsidRPr="00130C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разрешении. Камера для съёмки видеозанятий, микрофон с качественным звуком, программа для захвата стримов и программа для монтажа занятий.</w:t>
      </w:r>
    </w:p>
    <w:p w:rsidR="00E16B5A" w:rsidRDefault="00E16B5A" w:rsidP="004250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96497" w:rsidRPr="005222E0" w:rsidRDefault="00E96497" w:rsidP="0042502D">
      <w:pPr>
        <w:spacing w:after="0" w:line="240" w:lineRule="auto"/>
        <w:ind w:firstLine="708"/>
        <w:jc w:val="both"/>
        <w:rPr>
          <w:b/>
          <w:bCs/>
          <w:color w:val="000000"/>
          <w:sz w:val="28"/>
          <w:szCs w:val="28"/>
          <w:lang w:eastAsia="ru-RU"/>
        </w:rPr>
      </w:pPr>
      <w:r w:rsidRPr="005222E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Кадровое обеспечение</w:t>
      </w:r>
    </w:p>
    <w:p w:rsidR="00E96497" w:rsidRDefault="00E96497" w:rsidP="00B17AB5">
      <w:pPr>
        <w:spacing w:after="0" w:line="240" w:lineRule="auto"/>
        <w:ind w:firstLine="708"/>
        <w:jc w:val="both"/>
        <w:rPr>
          <w:rStyle w:val="FontStyle102"/>
          <w:sz w:val="28"/>
          <w:szCs w:val="28"/>
        </w:rPr>
      </w:pPr>
      <w:r w:rsidRPr="005222E0">
        <w:rPr>
          <w:rStyle w:val="FontStyle102"/>
          <w:sz w:val="28"/>
          <w:szCs w:val="28"/>
        </w:rPr>
        <w:t>Для реализации ознакомительной программы требуется педагог, обладающий профессиональными знаниями в предметной области, знающий специфику ОДО, имеющий практические навыки в сфере организации интерактивной деятельности детей.</w:t>
      </w:r>
    </w:p>
    <w:p w:rsidR="00B17AB5" w:rsidRPr="005222E0" w:rsidRDefault="00B17AB5" w:rsidP="0089055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E96497" w:rsidRDefault="00E96497" w:rsidP="00B17AB5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6386411"/>
      <w:r w:rsidRPr="001D71BF">
        <w:rPr>
          <w:rFonts w:ascii="Times New Roman" w:hAnsi="Times New Roman" w:cs="Times New Roman"/>
          <w:color w:val="auto"/>
          <w:sz w:val="28"/>
          <w:szCs w:val="28"/>
        </w:rPr>
        <w:t>2.3.</w:t>
      </w:r>
      <w:r w:rsidR="008752D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1BF">
        <w:rPr>
          <w:rFonts w:ascii="Times New Roman" w:hAnsi="Times New Roman" w:cs="Times New Roman"/>
          <w:color w:val="auto"/>
          <w:sz w:val="28"/>
          <w:szCs w:val="28"/>
        </w:rPr>
        <w:t>Формы аттестации</w:t>
      </w:r>
      <w:bookmarkEnd w:id="13"/>
    </w:p>
    <w:p w:rsidR="00B17AB5" w:rsidRPr="00B17AB5" w:rsidRDefault="00B17AB5" w:rsidP="00B17AB5">
      <w:pPr>
        <w:spacing w:after="0" w:line="240" w:lineRule="auto"/>
      </w:pPr>
    </w:p>
    <w:p w:rsidR="00E96497" w:rsidRPr="00066408" w:rsidRDefault="00E96497" w:rsidP="00B17A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222E0">
        <w:rPr>
          <w:rFonts w:ascii="Times New Roman" w:hAnsi="Times New Roman"/>
          <w:bCs/>
          <w:sz w:val="28"/>
          <w:szCs w:val="28"/>
        </w:rPr>
        <w:t xml:space="preserve">В процессе реализации программы осуществляются следующие формы педагогического контроля: </w:t>
      </w:r>
      <w:r w:rsidR="00175640">
        <w:rPr>
          <w:rFonts w:ascii="Times New Roman" w:hAnsi="Times New Roman"/>
          <w:bCs/>
          <w:sz w:val="28"/>
          <w:szCs w:val="28"/>
        </w:rPr>
        <w:t xml:space="preserve">выставка-показ работ, </w:t>
      </w:r>
      <w:r w:rsidRPr="00066408">
        <w:rPr>
          <w:rFonts w:ascii="Times New Roman" w:hAnsi="Times New Roman"/>
          <w:bCs/>
          <w:sz w:val="28"/>
          <w:szCs w:val="28"/>
        </w:rPr>
        <w:t xml:space="preserve">наблюдение. </w:t>
      </w:r>
    </w:p>
    <w:p w:rsidR="00E96497" w:rsidRPr="005222E0" w:rsidRDefault="00175640" w:rsidP="00B17A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Итоговая аттестация</w:t>
      </w:r>
      <w:r w:rsidR="00E96497" w:rsidRPr="005222E0">
        <w:rPr>
          <w:rFonts w:ascii="Times New Roman" w:hAnsi="Times New Roman"/>
          <w:bCs/>
          <w:sz w:val="28"/>
          <w:szCs w:val="28"/>
        </w:rPr>
        <w:t xml:space="preserve"> предполагает анализ результатов обучения, оценку эффективности усвоения общеобразовательной программы учащимися.</w:t>
      </w:r>
    </w:p>
    <w:p w:rsidR="00E16B5A" w:rsidRDefault="00E16B5A" w:rsidP="00E16B5A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>Формами оценки качества работы являются: творческая защита, самооценка, коллективное обсуждение. Итоговая оценк</w:t>
      </w:r>
      <w:r>
        <w:rPr>
          <w:rFonts w:ascii="Times New Roman" w:hAnsi="Times New Roman"/>
          <w:sz w:val="28"/>
          <w:szCs w:val="28"/>
        </w:rPr>
        <w:t xml:space="preserve">а осуществляется в форме демонстрации </w:t>
      </w:r>
      <w:r w:rsidRPr="005222E0">
        <w:rPr>
          <w:rFonts w:ascii="Times New Roman" w:hAnsi="Times New Roman"/>
          <w:sz w:val="28"/>
          <w:szCs w:val="28"/>
        </w:rPr>
        <w:t xml:space="preserve">лучших работ на </w:t>
      </w:r>
      <w:r>
        <w:rPr>
          <w:rFonts w:ascii="Times New Roman" w:hAnsi="Times New Roman"/>
          <w:sz w:val="28"/>
          <w:szCs w:val="28"/>
        </w:rPr>
        <w:t>фотовыставке</w:t>
      </w:r>
      <w:r w:rsidRPr="005222E0">
        <w:rPr>
          <w:rFonts w:ascii="Times New Roman" w:hAnsi="Times New Roman"/>
          <w:sz w:val="28"/>
          <w:szCs w:val="28"/>
        </w:rPr>
        <w:t>.</w:t>
      </w:r>
    </w:p>
    <w:p w:rsidR="00E16B5A" w:rsidRPr="00130C11" w:rsidRDefault="00E16B5A" w:rsidP="00E16B5A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дистанционной форме обучения учащиеся делают практические работы самостоятельно, но могут при освоении программы задавать вопросы в живом чате в </w:t>
      </w:r>
      <w:r>
        <w:rPr>
          <w:rFonts w:ascii="Times New Roman" w:hAnsi="Times New Roman"/>
          <w:sz w:val="28"/>
          <w:szCs w:val="28"/>
          <w:lang w:val="en-US"/>
        </w:rPr>
        <w:t>Discord</w:t>
      </w:r>
      <w:r>
        <w:rPr>
          <w:rFonts w:ascii="Times New Roman" w:hAnsi="Times New Roman"/>
          <w:sz w:val="28"/>
          <w:szCs w:val="28"/>
        </w:rPr>
        <w:t>. Помимо стандартной системы оценки, также производится разбор работ учащихся в формате стримов (онлайн-занятий). Работы для проверки и оценки присылаются педагогу на электронную почту без потери качества и сжатия.</w:t>
      </w:r>
    </w:p>
    <w:p w:rsidR="00066408" w:rsidRDefault="00066408" w:rsidP="0042502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96497" w:rsidRPr="007C7CFD" w:rsidRDefault="00E96497" w:rsidP="0042502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14" w:name="_Toc6386412"/>
      <w:r w:rsidRPr="001D71BF">
        <w:rPr>
          <w:rStyle w:val="30"/>
          <w:rFonts w:ascii="Times New Roman" w:hAnsi="Times New Roman" w:cs="Times New Roman"/>
          <w:color w:val="auto"/>
          <w:sz w:val="28"/>
          <w:szCs w:val="28"/>
        </w:rPr>
        <w:t>2.4.</w:t>
      </w:r>
      <w:r w:rsidR="001D71BF">
        <w:rPr>
          <w:rStyle w:val="30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1BF">
        <w:rPr>
          <w:rStyle w:val="30"/>
          <w:rFonts w:ascii="Times New Roman" w:hAnsi="Times New Roman" w:cs="Times New Roman"/>
          <w:color w:val="auto"/>
          <w:sz w:val="28"/>
          <w:szCs w:val="28"/>
        </w:rPr>
        <w:t>Оценочные материалы</w:t>
      </w:r>
      <w:bookmarkEnd w:id="14"/>
      <w:r w:rsidRPr="001D71B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66222D">
        <w:rPr>
          <w:rFonts w:ascii="Times New Roman" w:hAnsi="Times New Roman"/>
          <w:bCs/>
          <w:sz w:val="28"/>
          <w:szCs w:val="28"/>
          <w:lang w:eastAsia="ru-RU"/>
        </w:rPr>
        <w:t>(Приложение №4</w:t>
      </w:r>
      <w:r w:rsidRPr="007C7CFD">
        <w:rPr>
          <w:rFonts w:ascii="Times New Roman" w:hAnsi="Times New Roman"/>
          <w:bCs/>
          <w:sz w:val="28"/>
          <w:szCs w:val="28"/>
          <w:lang w:eastAsia="ru-RU"/>
        </w:rPr>
        <w:t>)</w:t>
      </w:r>
    </w:p>
    <w:p w:rsidR="00E96497" w:rsidRDefault="00E96497" w:rsidP="0042502D">
      <w:pPr>
        <w:pStyle w:val="3"/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bookmarkStart w:id="15" w:name="_Toc6386413"/>
      <w:r w:rsidRPr="001D71B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2.5.</w:t>
      </w:r>
      <w:r w:rsidR="001D71B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1D71B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Методические материалы</w:t>
      </w:r>
      <w:bookmarkEnd w:id="15"/>
    </w:p>
    <w:p w:rsidR="00B17AB5" w:rsidRPr="00B17AB5" w:rsidRDefault="00B17AB5" w:rsidP="00B17AB5">
      <w:pPr>
        <w:rPr>
          <w:lang w:eastAsia="ru-RU"/>
        </w:rPr>
      </w:pPr>
    </w:p>
    <w:p w:rsidR="00E96497" w:rsidRPr="001D71BF" w:rsidRDefault="00E96497" w:rsidP="0042502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1D71BF">
        <w:rPr>
          <w:rFonts w:ascii="Times New Roman" w:hAnsi="Times New Roman"/>
          <w:sz w:val="28"/>
          <w:szCs w:val="28"/>
        </w:rPr>
        <w:t>На занятиях используются различные методы обучения (словесный, наглядный, практический) и их сочетание.</w:t>
      </w:r>
    </w:p>
    <w:p w:rsidR="00E96497" w:rsidRPr="001D71BF" w:rsidRDefault="00E96497" w:rsidP="0042502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1D71BF">
        <w:rPr>
          <w:rFonts w:ascii="Times New Roman" w:hAnsi="Times New Roman"/>
          <w:sz w:val="28"/>
          <w:szCs w:val="28"/>
        </w:rPr>
        <w:t>К наглядным методам обучения относится демонстрация на занятиях различных фотографий, картинок, схем и образцов. Кроме того, используется работа по мотивам заданного образца или выполнение различных вариантов в цвете одного и того же образца.</w:t>
      </w:r>
    </w:p>
    <w:p w:rsidR="00CA375C" w:rsidRPr="00E97F17" w:rsidRDefault="00E96497" w:rsidP="0042502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1D71BF">
        <w:rPr>
          <w:rFonts w:ascii="Times New Roman" w:hAnsi="Times New Roman"/>
          <w:sz w:val="28"/>
          <w:szCs w:val="28"/>
        </w:rPr>
        <w:t>Во время использования практических методов обучения применяются следующие приемы: постановка задания, планирование его выполнения, анализ итогов </w:t>
      </w:r>
      <w:hyperlink r:id="rId8" w:tooltip="Практические работы" w:history="1">
        <w:r w:rsidRPr="007C7CFD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практической работы</w:t>
        </w:r>
      </w:hyperlink>
      <w:r w:rsidRPr="007C7CFD">
        <w:rPr>
          <w:rFonts w:ascii="Times New Roman" w:hAnsi="Times New Roman"/>
          <w:sz w:val="28"/>
          <w:szCs w:val="28"/>
        </w:rPr>
        <w:t>,</w:t>
      </w:r>
      <w:r w:rsidRPr="001D71BF">
        <w:rPr>
          <w:rFonts w:ascii="Times New Roman" w:hAnsi="Times New Roman"/>
          <w:sz w:val="28"/>
          <w:szCs w:val="28"/>
        </w:rPr>
        <w:t xml:space="preserve"> а так же методы работы с</w:t>
      </w:r>
      <w:r w:rsidR="00DF64AD" w:rsidRPr="001D71BF">
        <w:rPr>
          <w:rFonts w:ascii="Times New Roman" w:hAnsi="Times New Roman"/>
          <w:sz w:val="28"/>
          <w:szCs w:val="28"/>
        </w:rPr>
        <w:t>о све</w:t>
      </w:r>
      <w:r w:rsidR="001D71BF">
        <w:rPr>
          <w:rFonts w:ascii="Times New Roman" w:hAnsi="Times New Roman"/>
          <w:sz w:val="28"/>
          <w:szCs w:val="28"/>
        </w:rPr>
        <w:t>т</w:t>
      </w:r>
      <w:r w:rsidR="00DF64AD" w:rsidRPr="001D71BF">
        <w:rPr>
          <w:rFonts w:ascii="Times New Roman" w:hAnsi="Times New Roman"/>
          <w:sz w:val="28"/>
          <w:szCs w:val="28"/>
        </w:rPr>
        <w:t>ом и моделью</w:t>
      </w:r>
      <w:r w:rsidRPr="001D71BF">
        <w:rPr>
          <w:rFonts w:ascii="Times New Roman" w:hAnsi="Times New Roman"/>
          <w:sz w:val="28"/>
          <w:szCs w:val="28"/>
        </w:rPr>
        <w:t>.</w:t>
      </w:r>
    </w:p>
    <w:p w:rsidR="00E96497" w:rsidRPr="001D71BF" w:rsidRDefault="00E96497" w:rsidP="0042502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1D71BF">
        <w:rPr>
          <w:rFonts w:ascii="Times New Roman" w:hAnsi="Times New Roman"/>
          <w:sz w:val="28"/>
          <w:szCs w:val="28"/>
        </w:rPr>
        <w:t>В процессе творческо-познавательной деятельности учащиеся изучают, систематизируют и самостоятельно используют полученные знания, разрабатывают конспекты, схемы, таблицы, творческие проекты, готовые изделия и т. д.</w:t>
      </w:r>
    </w:p>
    <w:p w:rsidR="00E96497" w:rsidRPr="001D71BF" w:rsidRDefault="00E96497" w:rsidP="0042502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1D71BF">
        <w:rPr>
          <w:rFonts w:ascii="Times New Roman" w:hAnsi="Times New Roman"/>
          <w:i/>
          <w:sz w:val="28"/>
          <w:szCs w:val="28"/>
        </w:rPr>
        <w:lastRenderedPageBreak/>
        <w:t>Практические работы</w:t>
      </w:r>
      <w:r w:rsidRPr="001D71BF">
        <w:rPr>
          <w:rFonts w:ascii="Times New Roman" w:hAnsi="Times New Roman"/>
          <w:sz w:val="28"/>
          <w:szCs w:val="28"/>
        </w:rPr>
        <w:t xml:space="preserve"> включают </w:t>
      </w:r>
      <w:r w:rsidR="00376D1C" w:rsidRPr="001D71BF">
        <w:rPr>
          <w:rFonts w:ascii="Times New Roman" w:hAnsi="Times New Roman"/>
          <w:sz w:val="28"/>
          <w:szCs w:val="28"/>
        </w:rPr>
        <w:t>фотосессии, расстановку световых приборов, работу с моделью, регулировку мощности источников света и точную настройку фотоаппарата</w:t>
      </w:r>
      <w:r w:rsidRPr="001D71BF">
        <w:rPr>
          <w:rFonts w:ascii="Times New Roman" w:hAnsi="Times New Roman"/>
          <w:sz w:val="28"/>
          <w:szCs w:val="28"/>
        </w:rPr>
        <w:t>. Все объекты труда  максимально познавательные, имеют эстетическую привлекательность и дают представление о технике лоскутного шитья.</w:t>
      </w:r>
    </w:p>
    <w:p w:rsidR="00E96497" w:rsidRPr="00E97F17" w:rsidRDefault="00E96497" w:rsidP="0042502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E97F17">
        <w:rPr>
          <w:rFonts w:ascii="Times New Roman" w:hAnsi="Times New Roman"/>
          <w:b/>
          <w:bCs/>
          <w:sz w:val="28"/>
          <w:szCs w:val="28"/>
        </w:rPr>
        <w:t>Формы и методы обучения:</w:t>
      </w:r>
    </w:p>
    <w:p w:rsidR="00E97F17" w:rsidRPr="00E97F17" w:rsidRDefault="00E97F17" w:rsidP="0042502D">
      <w:pPr>
        <w:shd w:val="clear" w:color="auto" w:fill="FFFFFF"/>
        <w:spacing w:after="0" w:line="240" w:lineRule="auto"/>
        <w:ind w:firstLine="851"/>
        <w:textAlignment w:val="baseline"/>
        <w:rPr>
          <w:rFonts w:ascii="ff1" w:hAnsi="ff1"/>
          <w:sz w:val="28"/>
          <w:szCs w:val="28"/>
          <w:lang w:eastAsia="ru-RU"/>
        </w:rPr>
      </w:pPr>
      <w:r w:rsidRPr="00E97F17">
        <w:rPr>
          <w:rFonts w:ascii="ff1" w:hAnsi="ff1"/>
          <w:sz w:val="28"/>
          <w:szCs w:val="28"/>
          <w:lang w:eastAsia="ru-RU"/>
        </w:rPr>
        <w:t>В организации обучения используются современные</w:t>
      </w:r>
      <w:r w:rsidRPr="00E97F17">
        <w:rPr>
          <w:rFonts w:asciiTheme="minorHAnsi" w:hAnsiTheme="minorHAnsi"/>
          <w:sz w:val="28"/>
          <w:szCs w:val="28"/>
          <w:lang w:eastAsia="ru-RU"/>
        </w:rPr>
        <w:t xml:space="preserve"> </w:t>
      </w:r>
      <w:r w:rsidRPr="00E97F17">
        <w:rPr>
          <w:rFonts w:ascii="ff1" w:hAnsi="ff1"/>
          <w:sz w:val="28"/>
          <w:szCs w:val="28"/>
          <w:lang w:eastAsia="ru-RU"/>
        </w:rPr>
        <w:t xml:space="preserve">образовательные технологии: </w:t>
      </w:r>
    </w:p>
    <w:p w:rsidR="00E97F17" w:rsidRPr="00E97F17" w:rsidRDefault="00E97F17" w:rsidP="0042502D">
      <w:pPr>
        <w:shd w:val="clear" w:color="auto" w:fill="FFFFFF"/>
        <w:spacing w:after="0" w:line="240" w:lineRule="auto"/>
        <w:ind w:firstLine="851"/>
        <w:textAlignment w:val="baseline"/>
        <w:rPr>
          <w:rFonts w:ascii="ff1" w:hAnsi="ff1"/>
          <w:sz w:val="28"/>
          <w:szCs w:val="28"/>
          <w:lang w:eastAsia="ru-RU"/>
        </w:rPr>
      </w:pPr>
      <w:r w:rsidRPr="00E97F17">
        <w:rPr>
          <w:rFonts w:ascii="ff1" w:hAnsi="ff1"/>
          <w:sz w:val="28"/>
          <w:szCs w:val="28"/>
          <w:lang w:eastAsia="ru-RU"/>
        </w:rPr>
        <w:t>1. Информационно</w:t>
      </w:r>
      <w:r w:rsidRPr="00E97F17">
        <w:rPr>
          <w:rFonts w:ascii="ff2" w:hAnsi="ff2"/>
          <w:sz w:val="28"/>
          <w:szCs w:val="28"/>
          <w:bdr w:val="none" w:sz="0" w:space="0" w:color="auto" w:frame="1"/>
          <w:lang w:eastAsia="ru-RU"/>
        </w:rPr>
        <w:t>-</w:t>
      </w:r>
      <w:r w:rsidRPr="00E97F17">
        <w:rPr>
          <w:rFonts w:ascii="ff1" w:hAnsi="ff1"/>
          <w:sz w:val="28"/>
          <w:szCs w:val="28"/>
          <w:lang w:eastAsia="ru-RU"/>
        </w:rPr>
        <w:t xml:space="preserve">коммуникационные технологии </w:t>
      </w:r>
    </w:p>
    <w:p w:rsidR="00E97F17" w:rsidRPr="00E97F17" w:rsidRDefault="00E97F17" w:rsidP="0042502D">
      <w:pPr>
        <w:shd w:val="clear" w:color="auto" w:fill="FFFFFF"/>
        <w:spacing w:after="0" w:line="240" w:lineRule="auto"/>
        <w:ind w:firstLine="851"/>
        <w:textAlignment w:val="baseline"/>
        <w:rPr>
          <w:rFonts w:ascii="ff1" w:hAnsi="ff1"/>
          <w:sz w:val="28"/>
          <w:szCs w:val="28"/>
          <w:lang w:eastAsia="ru-RU"/>
        </w:rPr>
      </w:pPr>
      <w:r w:rsidRPr="00E97F17">
        <w:rPr>
          <w:rFonts w:ascii="ff1" w:hAnsi="ff1"/>
          <w:sz w:val="28"/>
          <w:szCs w:val="28"/>
          <w:lang w:eastAsia="ru-RU"/>
        </w:rPr>
        <w:t>2.</w:t>
      </w:r>
      <w:r w:rsidR="007C7CFD">
        <w:rPr>
          <w:rFonts w:ascii="ff1" w:hAnsi="ff1"/>
          <w:sz w:val="28"/>
          <w:szCs w:val="28"/>
          <w:lang w:eastAsia="ru-RU"/>
        </w:rPr>
        <w:t xml:space="preserve"> Технология проектного обучения</w:t>
      </w:r>
      <w:r w:rsidRPr="00E97F17">
        <w:rPr>
          <w:rFonts w:ascii="ff1" w:hAnsi="ff1"/>
          <w:sz w:val="28"/>
          <w:szCs w:val="28"/>
          <w:lang w:eastAsia="ru-RU"/>
        </w:rPr>
        <w:t xml:space="preserve"> </w:t>
      </w:r>
    </w:p>
    <w:p w:rsidR="00E97F17" w:rsidRPr="007C7CFD" w:rsidRDefault="007C7CFD" w:rsidP="0042502D">
      <w:pPr>
        <w:shd w:val="clear" w:color="auto" w:fill="FFFFFF"/>
        <w:spacing w:after="0" w:line="240" w:lineRule="auto"/>
        <w:ind w:firstLine="851"/>
        <w:textAlignment w:val="baseline"/>
        <w:rPr>
          <w:rFonts w:asciiTheme="minorHAnsi" w:hAnsiTheme="minorHAnsi"/>
          <w:sz w:val="28"/>
          <w:szCs w:val="28"/>
          <w:lang w:eastAsia="ru-RU"/>
        </w:rPr>
      </w:pPr>
      <w:r>
        <w:rPr>
          <w:rFonts w:ascii="ff1" w:hAnsi="ff1"/>
          <w:sz w:val="28"/>
          <w:szCs w:val="28"/>
          <w:lang w:eastAsia="ru-RU"/>
        </w:rPr>
        <w:t>3. Игровые технологии</w:t>
      </w:r>
    </w:p>
    <w:p w:rsidR="00E97F17" w:rsidRPr="007C7CFD" w:rsidRDefault="00E97F17" w:rsidP="0042502D">
      <w:pPr>
        <w:shd w:val="clear" w:color="auto" w:fill="FFFFFF"/>
        <w:spacing w:after="0" w:line="240" w:lineRule="auto"/>
        <w:ind w:firstLine="851"/>
        <w:textAlignment w:val="baseline"/>
        <w:rPr>
          <w:rFonts w:asciiTheme="minorHAnsi" w:hAnsiTheme="minorHAnsi"/>
          <w:sz w:val="28"/>
          <w:szCs w:val="28"/>
          <w:lang w:eastAsia="ru-RU"/>
        </w:rPr>
      </w:pPr>
      <w:r w:rsidRPr="00E97F17">
        <w:rPr>
          <w:rFonts w:ascii="ff1" w:hAnsi="ff1"/>
          <w:sz w:val="28"/>
          <w:szCs w:val="28"/>
          <w:lang w:eastAsia="ru-RU"/>
        </w:rPr>
        <w:t>5. Интера</w:t>
      </w:r>
      <w:r w:rsidR="007C7CFD">
        <w:rPr>
          <w:rFonts w:ascii="ff1" w:hAnsi="ff1"/>
          <w:sz w:val="28"/>
          <w:szCs w:val="28"/>
          <w:lang w:eastAsia="ru-RU"/>
        </w:rPr>
        <w:t>ктивные формы и методы обучения</w:t>
      </w:r>
    </w:p>
    <w:p w:rsidR="00E97F17" w:rsidRPr="00E97F17" w:rsidRDefault="00E97F17" w:rsidP="0042502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ff1" w:hAnsi="ff1"/>
          <w:sz w:val="28"/>
          <w:szCs w:val="28"/>
          <w:lang w:eastAsia="ru-RU"/>
        </w:rPr>
      </w:pPr>
      <w:r w:rsidRPr="00E97F17">
        <w:rPr>
          <w:rFonts w:ascii="ff1" w:hAnsi="ff1"/>
          <w:sz w:val="28"/>
          <w:szCs w:val="28"/>
          <w:lang w:eastAsia="ru-RU"/>
        </w:rPr>
        <w:t xml:space="preserve">В процессе обучения используются следующие </w:t>
      </w:r>
      <w:r w:rsidRPr="00E97F17">
        <w:rPr>
          <w:rFonts w:ascii="ff8" w:hAnsi="ff8"/>
          <w:sz w:val="28"/>
          <w:szCs w:val="28"/>
          <w:bdr w:val="none" w:sz="0" w:space="0" w:color="auto" w:frame="1"/>
          <w:lang w:eastAsia="ru-RU"/>
        </w:rPr>
        <w:t>методы:</w:t>
      </w:r>
      <w:r w:rsidRPr="00E97F17">
        <w:rPr>
          <w:rFonts w:asciiTheme="minorHAnsi" w:hAnsiTheme="minorHAnsi"/>
          <w:sz w:val="28"/>
          <w:szCs w:val="28"/>
          <w:bdr w:val="none" w:sz="0" w:space="0" w:color="auto" w:frame="1"/>
          <w:lang w:eastAsia="ru-RU"/>
        </w:rPr>
        <w:t xml:space="preserve"> </w:t>
      </w:r>
      <w:r w:rsidRPr="00E97F17">
        <w:rPr>
          <w:rFonts w:ascii="ff1" w:hAnsi="ff1"/>
          <w:sz w:val="28"/>
          <w:szCs w:val="28"/>
          <w:lang w:eastAsia="ru-RU"/>
        </w:rPr>
        <w:t>объяснительно</w:t>
      </w:r>
      <w:r w:rsidRPr="00E97F17">
        <w:rPr>
          <w:rFonts w:ascii="ff2" w:hAnsi="ff2"/>
          <w:sz w:val="28"/>
          <w:szCs w:val="28"/>
          <w:bdr w:val="none" w:sz="0" w:space="0" w:color="auto" w:frame="1"/>
          <w:lang w:eastAsia="ru-RU"/>
        </w:rPr>
        <w:t>-</w:t>
      </w:r>
      <w:r w:rsidRPr="00E97F17">
        <w:rPr>
          <w:rFonts w:ascii="ff1" w:hAnsi="ff1"/>
          <w:sz w:val="28"/>
          <w:szCs w:val="28"/>
          <w:lang w:eastAsia="ru-RU"/>
        </w:rPr>
        <w:t>иллюстративный, репродуктивный, деятельностный, эвристический, исследовательский.</w:t>
      </w:r>
    </w:p>
    <w:p w:rsidR="00E97F17" w:rsidRPr="00E97F17" w:rsidRDefault="00E97F17" w:rsidP="0042502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ff1" w:hAnsi="ff1"/>
          <w:sz w:val="28"/>
          <w:szCs w:val="28"/>
          <w:lang w:eastAsia="ru-RU"/>
        </w:rPr>
      </w:pPr>
      <w:r w:rsidRPr="00E97F17">
        <w:rPr>
          <w:rFonts w:ascii="ff1" w:hAnsi="ff1"/>
          <w:sz w:val="28"/>
          <w:szCs w:val="28"/>
          <w:lang w:eastAsia="ru-RU"/>
        </w:rPr>
        <w:t xml:space="preserve">В процессе обучения предусматриваются следующие </w:t>
      </w:r>
      <w:r w:rsidRPr="00E97F17">
        <w:rPr>
          <w:rFonts w:ascii="ff8" w:hAnsi="ff8"/>
          <w:sz w:val="28"/>
          <w:szCs w:val="28"/>
          <w:bdr w:val="none" w:sz="0" w:space="0" w:color="auto" w:frame="1"/>
          <w:lang w:eastAsia="ru-RU"/>
        </w:rPr>
        <w:t>формы учебных</w:t>
      </w:r>
      <w:r w:rsidRPr="00E97F17">
        <w:rPr>
          <w:rFonts w:asciiTheme="minorHAnsi" w:hAnsiTheme="minorHAnsi"/>
          <w:sz w:val="28"/>
          <w:szCs w:val="28"/>
          <w:bdr w:val="none" w:sz="0" w:space="0" w:color="auto" w:frame="1"/>
          <w:lang w:eastAsia="ru-RU"/>
        </w:rPr>
        <w:t xml:space="preserve"> </w:t>
      </w:r>
      <w:r w:rsidRPr="00E97F17">
        <w:rPr>
          <w:rFonts w:ascii="ff1" w:hAnsi="ff1"/>
          <w:sz w:val="28"/>
          <w:szCs w:val="28"/>
          <w:lang w:eastAsia="ru-RU"/>
        </w:rPr>
        <w:t>занятий:</w:t>
      </w:r>
    </w:p>
    <w:p w:rsidR="00E97F17" w:rsidRPr="007C7CFD" w:rsidRDefault="00E97F17" w:rsidP="0042502D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7C7CFD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комбинированные  занятие (сочетающее в себе объяснение и практическое </w:t>
      </w:r>
      <w:r w:rsidR="002B70AE" w:rsidRPr="007C7CFD">
        <w:rPr>
          <w:rFonts w:ascii="Times New Roman" w:hAnsi="Times New Roman"/>
          <w:sz w:val="28"/>
          <w:szCs w:val="28"/>
          <w:lang w:eastAsia="ru-RU"/>
        </w:rPr>
        <w:t>упражнение);</w:t>
      </w:r>
    </w:p>
    <w:p w:rsidR="00E97F17" w:rsidRPr="007C7CFD" w:rsidRDefault="00E97F17" w:rsidP="0042502D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7C7CFD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беседа</w:t>
      </w:r>
      <w:r w:rsidR="002B70AE" w:rsidRPr="007C7CFD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E97F17" w:rsidRPr="007C7CFD" w:rsidRDefault="00E97F17" w:rsidP="0042502D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7C7CFD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консультац</w:t>
      </w:r>
      <w:r w:rsidR="002B70AE" w:rsidRPr="007C7CFD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ия;</w:t>
      </w:r>
    </w:p>
    <w:p w:rsidR="00E97F17" w:rsidRPr="007C7CFD" w:rsidRDefault="002B70AE" w:rsidP="0042502D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7C7CFD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экскурсия;</w:t>
      </w:r>
    </w:p>
    <w:p w:rsidR="00E97F17" w:rsidRPr="007C7CFD" w:rsidRDefault="002B70AE" w:rsidP="0042502D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7C7CFD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дискуссия;</w:t>
      </w:r>
    </w:p>
    <w:p w:rsidR="00E97F17" w:rsidRPr="007C7CFD" w:rsidRDefault="00E97F17" w:rsidP="0042502D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7C7CFD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практическое упражнение под руководством педагога по закреплению </w:t>
      </w:r>
      <w:r w:rsidRPr="007C7CFD">
        <w:rPr>
          <w:rFonts w:ascii="Times New Roman" w:hAnsi="Times New Roman"/>
          <w:sz w:val="28"/>
          <w:szCs w:val="28"/>
          <w:lang w:eastAsia="ru-RU"/>
        </w:rPr>
        <w:t xml:space="preserve">определенных навыков; </w:t>
      </w:r>
    </w:p>
    <w:p w:rsidR="00E97F17" w:rsidRPr="00E97F17" w:rsidRDefault="00E97F17" w:rsidP="0042502D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0" w:firstLine="851"/>
        <w:textAlignment w:val="baseline"/>
        <w:rPr>
          <w:rFonts w:ascii="ff6" w:hAnsi="ff6"/>
          <w:sz w:val="28"/>
          <w:szCs w:val="28"/>
          <w:lang w:eastAsia="ru-RU"/>
        </w:rPr>
      </w:pPr>
      <w:r w:rsidRPr="00E97F17">
        <w:rPr>
          <w:rFonts w:ascii="ff1" w:hAnsi="ff1"/>
          <w:sz w:val="28"/>
          <w:szCs w:val="28"/>
          <w:bdr w:val="none" w:sz="0" w:space="0" w:color="auto" w:frame="1"/>
          <w:lang w:eastAsia="ru-RU"/>
        </w:rPr>
        <w:t>учебная игра.</w:t>
      </w:r>
    </w:p>
    <w:p w:rsidR="00E97F17" w:rsidRPr="00E97F17" w:rsidRDefault="00E97F17" w:rsidP="0042502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Theme="minorHAnsi" w:hAnsiTheme="minorHAnsi"/>
          <w:sz w:val="28"/>
          <w:szCs w:val="28"/>
          <w:lang w:eastAsia="ru-RU"/>
        </w:rPr>
      </w:pPr>
      <w:r w:rsidRPr="00E97F17">
        <w:rPr>
          <w:rFonts w:ascii="Times New Roman" w:hAnsi="Times New Roman"/>
          <w:b/>
          <w:sz w:val="28"/>
          <w:szCs w:val="28"/>
          <w:lang w:eastAsia="ru-RU"/>
        </w:rPr>
        <w:t xml:space="preserve">Формы организации учебной деятельности: </w:t>
      </w:r>
      <w:r w:rsidRPr="00E97F17">
        <w:rPr>
          <w:rFonts w:ascii="ff1" w:hAnsi="ff1"/>
          <w:sz w:val="28"/>
          <w:szCs w:val="28"/>
          <w:lang w:eastAsia="ru-RU"/>
        </w:rPr>
        <w:t xml:space="preserve">индивидуальная, </w:t>
      </w:r>
      <w:r w:rsidR="002B70AE" w:rsidRPr="002B70AE">
        <w:rPr>
          <w:rFonts w:ascii="Times New Roman" w:hAnsi="Times New Roman"/>
          <w:sz w:val="28"/>
          <w:szCs w:val="28"/>
          <w:lang w:eastAsia="ru-RU"/>
        </w:rPr>
        <w:t>групповая</w:t>
      </w:r>
      <w:r w:rsidRPr="002B70AE">
        <w:rPr>
          <w:rFonts w:ascii="Times New Roman" w:hAnsi="Times New Roman"/>
          <w:sz w:val="28"/>
          <w:szCs w:val="28"/>
          <w:lang w:eastAsia="ru-RU"/>
        </w:rPr>
        <w:t>,</w:t>
      </w:r>
      <w:r w:rsidRPr="00E97F17">
        <w:rPr>
          <w:rFonts w:ascii="ff1" w:hAnsi="ff1"/>
          <w:sz w:val="28"/>
          <w:szCs w:val="28"/>
          <w:lang w:eastAsia="ru-RU"/>
        </w:rPr>
        <w:t xml:space="preserve"> коллективное творчество. </w:t>
      </w:r>
    </w:p>
    <w:p w:rsidR="00E97F17" w:rsidRPr="00E97F17" w:rsidRDefault="00E97F17" w:rsidP="0042502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ff1" w:hAnsi="ff1"/>
          <w:sz w:val="28"/>
          <w:szCs w:val="28"/>
          <w:lang w:eastAsia="ru-RU"/>
        </w:rPr>
      </w:pPr>
      <w:r w:rsidRPr="00E97F17">
        <w:rPr>
          <w:rFonts w:ascii="ff1" w:hAnsi="ff1"/>
          <w:sz w:val="28"/>
          <w:szCs w:val="28"/>
          <w:lang w:eastAsia="ru-RU"/>
        </w:rPr>
        <w:t>Занятия включают в себя теоретическую часть и практическую деятельность учащихся. Теоретическая часть дается в форме бесед с просмотром иллюстративного материала (с использованием компьютерных технологий).</w:t>
      </w:r>
    </w:p>
    <w:p w:rsidR="00DE3966" w:rsidRDefault="007C7CFD" w:rsidP="00DE396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Формы занятий выбираются</w:t>
      </w:r>
      <w:r w:rsidR="00E97F17" w:rsidRPr="00E97F17">
        <w:rPr>
          <w:rFonts w:ascii="Times New Roman" w:hAnsi="Times New Roman"/>
          <w:bCs/>
          <w:sz w:val="28"/>
          <w:szCs w:val="28"/>
        </w:rPr>
        <w:t xml:space="preserve"> с </w:t>
      </w:r>
      <w:r w:rsidR="00F743BF" w:rsidRPr="00E97F17">
        <w:rPr>
          <w:rFonts w:ascii="Times New Roman" w:hAnsi="Times New Roman"/>
          <w:bCs/>
          <w:sz w:val="28"/>
          <w:szCs w:val="28"/>
        </w:rPr>
        <w:t>учетом возрастных и психологических особенностей,</w:t>
      </w:r>
      <w:r w:rsidR="00E97F17" w:rsidRPr="00E97F17">
        <w:rPr>
          <w:rFonts w:ascii="Times New Roman" w:hAnsi="Times New Roman"/>
          <w:bCs/>
          <w:sz w:val="28"/>
          <w:szCs w:val="28"/>
        </w:rPr>
        <w:t xml:space="preserve"> учащихся и изучаемой темы программы.</w:t>
      </w:r>
    </w:p>
    <w:p w:rsidR="00E97F17" w:rsidRPr="00DE3966" w:rsidRDefault="00E97F17" w:rsidP="00DE396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97F17">
        <w:rPr>
          <w:rFonts w:ascii="Times New Roman" w:hAnsi="Times New Roman"/>
          <w:sz w:val="28"/>
          <w:szCs w:val="28"/>
          <w:lang w:eastAsia="ru-RU"/>
        </w:rPr>
        <w:t xml:space="preserve">Важными принципами при реализации программы являются доступность и последовательность обучения. Весь учебный процесс построен на пошаговом обучении: от простого к сложному. Изучение последующих тем построено на изучении предыдущих. </w:t>
      </w:r>
    </w:p>
    <w:p w:rsidR="00E97F17" w:rsidRPr="00E97F17" w:rsidRDefault="002B70AE" w:rsidP="00425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учебной деятельности сочетаются</w:t>
      </w:r>
      <w:r w:rsidR="005E24E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7F17" w:rsidRPr="002B70AE">
        <w:rPr>
          <w:rFonts w:ascii="Times New Roman" w:hAnsi="Times New Roman"/>
          <w:sz w:val="28"/>
          <w:szCs w:val="28"/>
          <w:lang w:eastAsia="ru-RU"/>
        </w:rPr>
        <w:t>беседы, рассказа, системы вопросов с изучением практических навыков и приемов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E97F17" w:rsidRPr="00E97F17" w:rsidRDefault="00E97F17" w:rsidP="00425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7F17">
        <w:rPr>
          <w:rFonts w:ascii="Times New Roman" w:hAnsi="Times New Roman"/>
          <w:sz w:val="28"/>
          <w:szCs w:val="28"/>
          <w:lang w:eastAsia="ru-RU"/>
        </w:rPr>
        <w:t>Учебный процесс предусматривает следующие формы обучения:</w:t>
      </w:r>
    </w:p>
    <w:p w:rsidR="00E97F17" w:rsidRPr="00E97F17" w:rsidRDefault="00E97F17" w:rsidP="0042502D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7F17">
        <w:rPr>
          <w:rFonts w:ascii="Times New Roman" w:hAnsi="Times New Roman"/>
          <w:sz w:val="28"/>
          <w:szCs w:val="28"/>
          <w:lang w:eastAsia="ru-RU"/>
        </w:rPr>
        <w:lastRenderedPageBreak/>
        <w:t>коллективную, позволяющую развивать в детях чувство ответственности, сопереживания, подчинения своих интересов общей цели (учебные занятия и воспитательные мероприятия);</w:t>
      </w:r>
    </w:p>
    <w:p w:rsidR="00E97F17" w:rsidRPr="00E97F17" w:rsidRDefault="00E97F17" w:rsidP="0042502D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7F17">
        <w:rPr>
          <w:rFonts w:ascii="Times New Roman" w:hAnsi="Times New Roman"/>
          <w:sz w:val="28"/>
          <w:szCs w:val="28"/>
          <w:lang w:eastAsia="ru-RU"/>
        </w:rPr>
        <w:t>групповую, помогающую детям при реализации своих возможностей (учебные занятия, воспитательные мероприятия);</w:t>
      </w:r>
    </w:p>
    <w:p w:rsidR="00E97F17" w:rsidRPr="00E97F17" w:rsidRDefault="00E97F17" w:rsidP="0042502D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7F17">
        <w:rPr>
          <w:rFonts w:ascii="Times New Roman" w:hAnsi="Times New Roman"/>
          <w:sz w:val="28"/>
          <w:szCs w:val="28"/>
          <w:lang w:eastAsia="ru-RU"/>
        </w:rPr>
        <w:t>индивидуальную, позволяющую осуществлять индивидуальный подход к ребенку (учебные занятия и консультации).</w:t>
      </w:r>
    </w:p>
    <w:p w:rsidR="00E97F17" w:rsidRPr="00E97F17" w:rsidRDefault="00E97F17" w:rsidP="00425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7F17">
        <w:rPr>
          <w:rFonts w:ascii="Times New Roman" w:hAnsi="Times New Roman"/>
          <w:sz w:val="28"/>
          <w:szCs w:val="28"/>
          <w:lang w:eastAsia="ru-RU"/>
        </w:rPr>
        <w:t>Совместное творчество подростков разных возрастов имеет большое значение при формировании устойчивых эмоциональных связей, устраняет трудности в общении.</w:t>
      </w:r>
    </w:p>
    <w:p w:rsidR="00E97F17" w:rsidRPr="00E97F17" w:rsidRDefault="00E97F17" w:rsidP="004250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7F17">
        <w:rPr>
          <w:rFonts w:ascii="Times New Roman" w:hAnsi="Times New Roman"/>
          <w:sz w:val="28"/>
          <w:szCs w:val="28"/>
          <w:lang w:eastAsia="ru-RU"/>
        </w:rPr>
        <w:t xml:space="preserve">Массовая работа - участие в </w:t>
      </w:r>
      <w:r w:rsidR="007C7CFD" w:rsidRPr="00E97F17">
        <w:rPr>
          <w:rFonts w:ascii="Times New Roman" w:hAnsi="Times New Roman"/>
          <w:sz w:val="28"/>
          <w:szCs w:val="28"/>
          <w:lang w:eastAsia="ru-RU"/>
        </w:rPr>
        <w:t xml:space="preserve">фотовыставках, конкурсах и </w:t>
      </w:r>
      <w:r w:rsidR="007C7CFD">
        <w:rPr>
          <w:rFonts w:ascii="Times New Roman" w:hAnsi="Times New Roman"/>
          <w:sz w:val="28"/>
          <w:szCs w:val="28"/>
          <w:lang w:eastAsia="ru-RU"/>
        </w:rPr>
        <w:t>мероприятиях Центра творчества</w:t>
      </w:r>
      <w:r w:rsidRPr="00E97F17">
        <w:rPr>
          <w:rFonts w:ascii="Times New Roman" w:hAnsi="Times New Roman"/>
          <w:sz w:val="28"/>
          <w:szCs w:val="28"/>
          <w:lang w:eastAsia="ru-RU"/>
        </w:rPr>
        <w:t>.</w:t>
      </w:r>
      <w:r w:rsidR="002B70A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C7CFD">
        <w:rPr>
          <w:rFonts w:ascii="Times New Roman" w:hAnsi="Times New Roman"/>
          <w:sz w:val="28"/>
          <w:szCs w:val="28"/>
          <w:lang w:eastAsia="ru-RU"/>
        </w:rPr>
        <w:t>Экскурсия в конце обучения по программе.</w:t>
      </w:r>
    </w:p>
    <w:p w:rsidR="00E97F17" w:rsidRPr="00E97F17" w:rsidRDefault="005E24E1" w:rsidP="0042502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Методы </w:t>
      </w:r>
      <w:r w:rsidR="00E97F17" w:rsidRPr="00E97F17">
        <w:rPr>
          <w:rFonts w:ascii="Times New Roman" w:hAnsi="Times New Roman"/>
          <w:b/>
          <w:sz w:val="28"/>
          <w:szCs w:val="28"/>
          <w:lang w:eastAsia="ru-RU"/>
        </w:rPr>
        <w:t>воспитательной работы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E97F17" w:rsidRPr="00E97F17">
        <w:rPr>
          <w:rFonts w:ascii="Times New Roman" w:hAnsi="Times New Roman"/>
          <w:b/>
          <w:sz w:val="28"/>
          <w:szCs w:val="28"/>
          <w:lang w:eastAsia="ru-RU"/>
        </w:rPr>
        <w:t>с детьми:</w:t>
      </w:r>
    </w:p>
    <w:p w:rsidR="00E97F17" w:rsidRPr="00E97F17" w:rsidRDefault="00E97F17" w:rsidP="0042502D">
      <w:pPr>
        <w:pStyle w:val="a4"/>
        <w:numPr>
          <w:ilvl w:val="0"/>
          <w:numId w:val="2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E97F17">
        <w:rPr>
          <w:rFonts w:ascii="Times New Roman" w:hAnsi="Times New Roman"/>
          <w:sz w:val="28"/>
          <w:szCs w:val="28"/>
          <w:lang w:eastAsia="ru-RU"/>
        </w:rPr>
        <w:t>методы формирования познания - убеждение, инструктаж, рассказ, лекция, этическая беседа, внушение, объяснение, разъяснение, пример, диспут;</w:t>
      </w:r>
    </w:p>
    <w:p w:rsidR="00E97F17" w:rsidRPr="00E97F17" w:rsidRDefault="00E97F17" w:rsidP="0042502D">
      <w:pPr>
        <w:numPr>
          <w:ilvl w:val="0"/>
          <w:numId w:val="2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E97F17">
        <w:rPr>
          <w:rFonts w:ascii="Times New Roman" w:hAnsi="Times New Roman"/>
          <w:sz w:val="28"/>
          <w:szCs w:val="28"/>
          <w:lang w:eastAsia="ru-RU"/>
        </w:rPr>
        <w:t xml:space="preserve">методы организации деятельности и формирования опыта </w:t>
      </w:r>
      <w:r w:rsidR="00C911C1" w:rsidRPr="00E97F17">
        <w:rPr>
          <w:rFonts w:ascii="Times New Roman" w:hAnsi="Times New Roman"/>
          <w:sz w:val="28"/>
          <w:szCs w:val="28"/>
          <w:lang w:eastAsia="ru-RU"/>
        </w:rPr>
        <w:t>поведения</w:t>
      </w:r>
      <w:r w:rsidR="00C911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11C1" w:rsidRPr="00E97F17">
        <w:rPr>
          <w:rFonts w:ascii="Times New Roman" w:hAnsi="Times New Roman"/>
          <w:sz w:val="28"/>
          <w:szCs w:val="28"/>
          <w:lang w:eastAsia="ru-RU"/>
        </w:rPr>
        <w:t>–</w:t>
      </w:r>
      <w:r w:rsidRPr="00E97F17">
        <w:rPr>
          <w:rFonts w:ascii="Times New Roman" w:hAnsi="Times New Roman"/>
          <w:sz w:val="28"/>
          <w:szCs w:val="28"/>
          <w:lang w:eastAsia="ru-RU"/>
        </w:rPr>
        <w:t xml:space="preserve"> упражнение - поручение, педагогическое требование, общественное мнение, воспитательные ситуации;</w:t>
      </w:r>
    </w:p>
    <w:p w:rsidR="00E97F17" w:rsidRPr="00E97F17" w:rsidRDefault="00E97F17" w:rsidP="0042502D">
      <w:pPr>
        <w:numPr>
          <w:ilvl w:val="0"/>
          <w:numId w:val="2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E97F17">
        <w:rPr>
          <w:rFonts w:ascii="Times New Roman" w:hAnsi="Times New Roman"/>
          <w:sz w:val="28"/>
          <w:szCs w:val="28"/>
          <w:lang w:eastAsia="ru-RU"/>
        </w:rPr>
        <w:t xml:space="preserve">методы </w:t>
      </w:r>
      <w:r w:rsidR="00C911C1" w:rsidRPr="00E97F17">
        <w:rPr>
          <w:rFonts w:ascii="Times New Roman" w:hAnsi="Times New Roman"/>
          <w:sz w:val="28"/>
          <w:szCs w:val="28"/>
          <w:lang w:eastAsia="ru-RU"/>
        </w:rPr>
        <w:t>стимулирования</w:t>
      </w:r>
      <w:r w:rsidR="00C911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11C1" w:rsidRPr="00E97F17">
        <w:rPr>
          <w:rFonts w:ascii="Times New Roman" w:hAnsi="Times New Roman"/>
          <w:sz w:val="28"/>
          <w:szCs w:val="28"/>
          <w:lang w:eastAsia="ru-RU"/>
        </w:rPr>
        <w:t>–</w:t>
      </w:r>
      <w:r w:rsidRPr="00E97F17">
        <w:rPr>
          <w:rFonts w:ascii="Times New Roman" w:hAnsi="Times New Roman"/>
          <w:sz w:val="28"/>
          <w:szCs w:val="28"/>
          <w:lang w:eastAsia="ru-RU"/>
        </w:rPr>
        <w:t xml:space="preserve"> мотивация – соревнование, поощрение.</w:t>
      </w:r>
    </w:p>
    <w:p w:rsidR="002B70AE" w:rsidRPr="002B70AE" w:rsidRDefault="00E97F17" w:rsidP="0042502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i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97F17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Основной формой организации учебного процесса является </w:t>
      </w:r>
      <w:r w:rsidRPr="00E97F17">
        <w:rPr>
          <w:rFonts w:ascii="Times New Roman" w:hAnsi="Times New Roman"/>
          <w:bCs/>
          <w:i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учебное занятие.</w:t>
      </w:r>
    </w:p>
    <w:p w:rsidR="00E97F17" w:rsidRPr="00E97F17" w:rsidRDefault="00E97F17" w:rsidP="0042502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E97F17">
        <w:rPr>
          <w:rFonts w:ascii="Times New Roman" w:hAnsi="Times New Roman"/>
          <w:b/>
          <w:sz w:val="28"/>
          <w:szCs w:val="28"/>
        </w:rPr>
        <w:t>Структура занятий:</w:t>
      </w:r>
    </w:p>
    <w:p w:rsidR="00E97F17" w:rsidRPr="00E97F17" w:rsidRDefault="00E97F17" w:rsidP="00B37A1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97F17">
        <w:rPr>
          <w:rFonts w:ascii="Times New Roman" w:hAnsi="Times New Roman"/>
          <w:sz w:val="28"/>
          <w:szCs w:val="28"/>
        </w:rPr>
        <w:t>1</w:t>
      </w:r>
      <w:r w:rsidR="005E24E1">
        <w:rPr>
          <w:rFonts w:ascii="Times New Roman" w:hAnsi="Times New Roman"/>
          <w:sz w:val="28"/>
          <w:szCs w:val="28"/>
        </w:rPr>
        <w:t>.</w:t>
      </w:r>
      <w:r w:rsidRPr="00E97F17">
        <w:rPr>
          <w:rFonts w:ascii="Times New Roman" w:hAnsi="Times New Roman"/>
          <w:sz w:val="28"/>
          <w:szCs w:val="28"/>
        </w:rPr>
        <w:t xml:space="preserve"> Вводный инструктаж к началу работы.</w:t>
      </w:r>
    </w:p>
    <w:p w:rsidR="00E97F17" w:rsidRPr="00E97F17" w:rsidRDefault="00E97F17" w:rsidP="00B37A1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97F17">
        <w:rPr>
          <w:rFonts w:ascii="Times New Roman" w:hAnsi="Times New Roman"/>
          <w:sz w:val="28"/>
          <w:szCs w:val="28"/>
        </w:rPr>
        <w:t>2</w:t>
      </w:r>
      <w:r w:rsidR="005E24E1">
        <w:rPr>
          <w:rFonts w:ascii="Times New Roman" w:hAnsi="Times New Roman"/>
          <w:sz w:val="28"/>
          <w:szCs w:val="28"/>
        </w:rPr>
        <w:t>.</w:t>
      </w:r>
      <w:r w:rsidRPr="00E97F17">
        <w:rPr>
          <w:rFonts w:ascii="Times New Roman" w:hAnsi="Times New Roman"/>
          <w:sz w:val="28"/>
          <w:szCs w:val="28"/>
        </w:rPr>
        <w:t xml:space="preserve"> Особенности выполнения работы.</w:t>
      </w:r>
    </w:p>
    <w:p w:rsidR="00E97F17" w:rsidRPr="00E97F17" w:rsidRDefault="00E97F17" w:rsidP="00B37A1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97F17">
        <w:rPr>
          <w:rFonts w:ascii="Times New Roman" w:hAnsi="Times New Roman"/>
          <w:sz w:val="28"/>
          <w:szCs w:val="28"/>
        </w:rPr>
        <w:t>3</w:t>
      </w:r>
      <w:r w:rsidR="005E24E1">
        <w:rPr>
          <w:rFonts w:ascii="Times New Roman" w:hAnsi="Times New Roman"/>
          <w:sz w:val="28"/>
          <w:szCs w:val="28"/>
        </w:rPr>
        <w:t>.</w:t>
      </w:r>
      <w:r w:rsidRPr="00E97F17">
        <w:rPr>
          <w:rFonts w:ascii="Times New Roman" w:hAnsi="Times New Roman"/>
          <w:sz w:val="28"/>
          <w:szCs w:val="28"/>
        </w:rPr>
        <w:t xml:space="preserve"> Беседа. Демонстрация наглядных пособий</w:t>
      </w:r>
      <w:r w:rsidR="00B3482E">
        <w:rPr>
          <w:rFonts w:ascii="Times New Roman" w:hAnsi="Times New Roman"/>
          <w:sz w:val="28"/>
          <w:szCs w:val="28"/>
        </w:rPr>
        <w:t>.</w:t>
      </w:r>
    </w:p>
    <w:p w:rsidR="00E97F17" w:rsidRPr="00E97F17" w:rsidRDefault="00E97F17" w:rsidP="00B37A1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FF0000"/>
          <w:sz w:val="28"/>
          <w:szCs w:val="28"/>
        </w:rPr>
      </w:pPr>
      <w:r w:rsidRPr="00E97F17">
        <w:rPr>
          <w:rFonts w:ascii="Times New Roman" w:hAnsi="Times New Roman"/>
          <w:sz w:val="28"/>
          <w:szCs w:val="28"/>
        </w:rPr>
        <w:t>4.</w:t>
      </w:r>
      <w:r w:rsidRPr="00E97F17">
        <w:rPr>
          <w:rFonts w:ascii="Times New Roman" w:hAnsi="Times New Roman"/>
          <w:color w:val="000000"/>
          <w:sz w:val="28"/>
          <w:szCs w:val="28"/>
        </w:rPr>
        <w:t xml:space="preserve"> Формирование и реализация идей для фотосессий.</w:t>
      </w:r>
    </w:p>
    <w:p w:rsidR="00E97F17" w:rsidRPr="00E97F17" w:rsidRDefault="00E97F17" w:rsidP="00B37A1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97F17">
        <w:rPr>
          <w:rFonts w:ascii="Times New Roman" w:hAnsi="Times New Roman"/>
          <w:sz w:val="28"/>
          <w:szCs w:val="28"/>
        </w:rPr>
        <w:t>5</w:t>
      </w:r>
      <w:r w:rsidR="005E24E1">
        <w:rPr>
          <w:rFonts w:ascii="Times New Roman" w:hAnsi="Times New Roman"/>
          <w:sz w:val="28"/>
          <w:szCs w:val="28"/>
        </w:rPr>
        <w:t>.</w:t>
      </w:r>
      <w:r w:rsidRPr="00E97F17">
        <w:rPr>
          <w:rFonts w:ascii="Times New Roman" w:hAnsi="Times New Roman"/>
          <w:sz w:val="28"/>
          <w:szCs w:val="28"/>
        </w:rPr>
        <w:t xml:space="preserve"> Практическое выполнение работы. Оформление.</w:t>
      </w:r>
    </w:p>
    <w:p w:rsidR="002B70AE" w:rsidRPr="0042502D" w:rsidRDefault="00E97F17" w:rsidP="00B37A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7F17">
        <w:rPr>
          <w:rFonts w:ascii="Times New Roman" w:hAnsi="Times New Roman"/>
          <w:sz w:val="28"/>
          <w:szCs w:val="28"/>
        </w:rPr>
        <w:t>6</w:t>
      </w:r>
      <w:r w:rsidR="005E24E1">
        <w:rPr>
          <w:rFonts w:ascii="Times New Roman" w:hAnsi="Times New Roman"/>
          <w:sz w:val="28"/>
          <w:szCs w:val="28"/>
        </w:rPr>
        <w:t>.</w:t>
      </w:r>
      <w:r w:rsidR="00B37A13">
        <w:rPr>
          <w:rFonts w:ascii="Times New Roman" w:hAnsi="Times New Roman"/>
          <w:sz w:val="28"/>
          <w:szCs w:val="28"/>
        </w:rPr>
        <w:t xml:space="preserve"> </w:t>
      </w:r>
      <w:r w:rsidRPr="00E97F17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Подведение итогов занятия. Анализ положительных результатов, затруднений</w:t>
      </w:r>
      <w:r w:rsidRPr="00E97F17">
        <w:rPr>
          <w:rFonts w:ascii="Times New Roman" w:hAnsi="Times New Roman"/>
          <w:sz w:val="28"/>
          <w:szCs w:val="28"/>
        </w:rPr>
        <w:t>.</w:t>
      </w:r>
    </w:p>
    <w:p w:rsidR="0067151C" w:rsidRPr="005E24E1" w:rsidRDefault="0067151C" w:rsidP="0042502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1200F" w:rsidRDefault="00166C00" w:rsidP="0042502D">
      <w:pPr>
        <w:shd w:val="clear" w:color="auto" w:fill="FFFFFF"/>
        <w:spacing w:after="0" w:line="240" w:lineRule="auto"/>
        <w:jc w:val="center"/>
        <w:textAlignment w:val="baseline"/>
        <w:rPr>
          <w:rStyle w:val="30"/>
          <w:rFonts w:ascii="Times New Roman" w:hAnsi="Times New Roman" w:cs="Times New Roman"/>
          <w:color w:val="auto"/>
          <w:sz w:val="28"/>
          <w:szCs w:val="28"/>
        </w:rPr>
      </w:pPr>
      <w:bookmarkStart w:id="16" w:name="_Toc6386414"/>
      <w:r>
        <w:rPr>
          <w:rStyle w:val="30"/>
          <w:rFonts w:ascii="Times New Roman" w:hAnsi="Times New Roman" w:cs="Times New Roman"/>
          <w:color w:val="auto"/>
          <w:sz w:val="28"/>
          <w:szCs w:val="28"/>
        </w:rPr>
        <w:t xml:space="preserve">2.6. </w:t>
      </w:r>
      <w:r w:rsidR="00E96497" w:rsidRPr="005E24E1">
        <w:rPr>
          <w:rStyle w:val="30"/>
          <w:rFonts w:ascii="Times New Roman" w:hAnsi="Times New Roman" w:cs="Times New Roman"/>
          <w:color w:val="auto"/>
          <w:sz w:val="28"/>
          <w:szCs w:val="28"/>
        </w:rPr>
        <w:t>Список литературы</w:t>
      </w:r>
      <w:bookmarkEnd w:id="16"/>
    </w:p>
    <w:p w:rsidR="00B17AB5" w:rsidRPr="0067151C" w:rsidRDefault="00B17AB5" w:rsidP="0042502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376D1C" w:rsidRPr="005222E0" w:rsidRDefault="00C911C1" w:rsidP="0042502D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5222E0">
        <w:rPr>
          <w:rFonts w:ascii="Times New Roman" w:hAnsi="Times New Roman"/>
          <w:b/>
          <w:sz w:val="28"/>
          <w:szCs w:val="28"/>
        </w:rPr>
        <w:t>ля педагога</w:t>
      </w:r>
    </w:p>
    <w:p w:rsidR="00E96497" w:rsidRPr="005222E0" w:rsidRDefault="006C19DD" w:rsidP="0042502D">
      <w:pPr>
        <w:pStyle w:val="21"/>
        <w:numPr>
          <w:ilvl w:val="1"/>
          <w:numId w:val="7"/>
        </w:numPr>
        <w:ind w:left="0" w:firstLine="709"/>
        <w:jc w:val="both"/>
      </w:pPr>
      <w:r w:rsidRPr="005222E0">
        <w:rPr>
          <w:rFonts w:eastAsia="Calibri"/>
          <w:lang w:eastAsia="en-US"/>
        </w:rPr>
        <w:t xml:space="preserve">Авторские уроки по ретуши фотографий от Братского Валентина </w:t>
      </w:r>
      <w:hyperlink r:id="rId9" w:history="1">
        <w:r w:rsidRPr="005222E0">
          <w:rPr>
            <w:rStyle w:val="a8"/>
            <w:rFonts w:eastAsia="Calibri"/>
            <w:lang w:eastAsia="en-US"/>
          </w:rPr>
          <w:t>https://www.youtube.com/user/BratskijValentin/videos</w:t>
        </w:r>
      </w:hyperlink>
    </w:p>
    <w:p w:rsidR="006C19DD" w:rsidRPr="005222E0" w:rsidRDefault="006C19DD" w:rsidP="0042502D">
      <w:pPr>
        <w:pStyle w:val="21"/>
        <w:numPr>
          <w:ilvl w:val="1"/>
          <w:numId w:val="7"/>
        </w:numPr>
        <w:ind w:left="0" w:firstLine="709"/>
        <w:jc w:val="both"/>
      </w:pPr>
      <w:r w:rsidRPr="005222E0">
        <w:rPr>
          <w:rFonts w:eastAsia="Calibri"/>
          <w:lang w:eastAsia="en-US"/>
        </w:rPr>
        <w:t xml:space="preserve">Онлайн фотошкола Олега Зотова </w:t>
      </w:r>
      <w:hyperlink r:id="rId10" w:history="1">
        <w:r w:rsidRPr="005222E0">
          <w:rPr>
            <w:rStyle w:val="a8"/>
            <w:rFonts w:eastAsia="Calibri"/>
            <w:lang w:eastAsia="en-US"/>
          </w:rPr>
          <w:t>https://vk.com/zotovschool</w:t>
        </w:r>
      </w:hyperlink>
    </w:p>
    <w:p w:rsidR="006C19DD" w:rsidRPr="005222E0" w:rsidRDefault="006C19DD" w:rsidP="0042502D">
      <w:pPr>
        <w:pStyle w:val="21"/>
        <w:numPr>
          <w:ilvl w:val="1"/>
          <w:numId w:val="7"/>
        </w:numPr>
        <w:ind w:left="0" w:firstLine="709"/>
        <w:jc w:val="both"/>
      </w:pPr>
      <w:r w:rsidRPr="005222E0">
        <w:rPr>
          <w:rFonts w:eastAsia="Calibri"/>
          <w:lang w:eastAsia="en-US"/>
        </w:rPr>
        <w:t xml:space="preserve">Всемирное интернет сообщество фотографов </w:t>
      </w:r>
      <w:hyperlink r:id="rId11" w:history="1">
        <w:r w:rsidRPr="005222E0">
          <w:rPr>
            <w:rStyle w:val="a8"/>
            <w:rFonts w:eastAsia="Calibri"/>
            <w:lang w:eastAsia="en-US"/>
          </w:rPr>
          <w:t>https://www.youtube.com/user/adoramaTV</w:t>
        </w:r>
      </w:hyperlink>
    </w:p>
    <w:p w:rsidR="006C19DD" w:rsidRPr="005222E0" w:rsidRDefault="006C19DD" w:rsidP="0042502D">
      <w:pPr>
        <w:pStyle w:val="21"/>
        <w:numPr>
          <w:ilvl w:val="1"/>
          <w:numId w:val="7"/>
        </w:numPr>
        <w:ind w:left="0" w:firstLine="709"/>
        <w:jc w:val="both"/>
      </w:pPr>
      <w:r w:rsidRPr="005222E0">
        <w:t xml:space="preserve">Международный портал фотографов и дизайнеров </w:t>
      </w:r>
      <w:hyperlink r:id="rId12" w:history="1">
        <w:r w:rsidRPr="005222E0">
          <w:rPr>
            <w:rStyle w:val="a8"/>
          </w:rPr>
          <w:t>https://www.youtube.com/user/creativelive/videos</w:t>
        </w:r>
      </w:hyperlink>
    </w:p>
    <w:p w:rsidR="006C19DD" w:rsidRPr="005222E0" w:rsidRDefault="00A522DF" w:rsidP="0042502D">
      <w:pPr>
        <w:pStyle w:val="21"/>
        <w:numPr>
          <w:ilvl w:val="1"/>
          <w:numId w:val="7"/>
        </w:numPr>
        <w:ind w:left="0" w:firstLine="709"/>
        <w:jc w:val="both"/>
      </w:pPr>
      <w:r w:rsidRPr="005222E0">
        <w:lastRenderedPageBreak/>
        <w:t xml:space="preserve">Портал стробистов на территории СНГ </w:t>
      </w:r>
      <w:hyperlink r:id="rId13" w:history="1">
        <w:r w:rsidRPr="005222E0">
          <w:rPr>
            <w:rStyle w:val="a8"/>
          </w:rPr>
          <w:t>https://www.youtube.com/user/StrobiusUA/videos</w:t>
        </w:r>
      </w:hyperlink>
    </w:p>
    <w:p w:rsidR="00A522DF" w:rsidRPr="005222E0" w:rsidRDefault="00A522DF" w:rsidP="0042502D">
      <w:pPr>
        <w:pStyle w:val="21"/>
        <w:numPr>
          <w:ilvl w:val="1"/>
          <w:numId w:val="7"/>
        </w:numPr>
        <w:ind w:left="0" w:firstLine="709"/>
        <w:jc w:val="both"/>
      </w:pPr>
      <w:r w:rsidRPr="005222E0">
        <w:t xml:space="preserve">Обучающие уроки по стробизму от производителя вспышек и модификаторов </w:t>
      </w:r>
      <w:hyperlink r:id="rId14" w:history="1">
        <w:r w:rsidRPr="005222E0">
          <w:rPr>
            <w:rStyle w:val="a8"/>
          </w:rPr>
          <w:t>https://www.youtube.com/user/broncolorworld</w:t>
        </w:r>
      </w:hyperlink>
    </w:p>
    <w:p w:rsidR="00A522DF" w:rsidRPr="005222E0" w:rsidRDefault="00A522DF" w:rsidP="0042502D">
      <w:pPr>
        <w:pStyle w:val="21"/>
        <w:ind w:left="0"/>
      </w:pPr>
    </w:p>
    <w:p w:rsidR="00E96497" w:rsidRPr="005222E0" w:rsidRDefault="00C911C1" w:rsidP="00396B5E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5222E0">
        <w:rPr>
          <w:rFonts w:ascii="Times New Roman" w:hAnsi="Times New Roman"/>
          <w:b/>
          <w:sz w:val="28"/>
          <w:szCs w:val="28"/>
        </w:rPr>
        <w:t>ля учащихся</w:t>
      </w:r>
    </w:p>
    <w:p w:rsidR="00E96497" w:rsidRPr="005222E0" w:rsidRDefault="00E96497" w:rsidP="0042502D">
      <w:pPr>
        <w:pStyle w:val="a5"/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 xml:space="preserve">Практический курс. AdobePhotoshop </w:t>
      </w:r>
      <w:r w:rsidRPr="005222E0">
        <w:rPr>
          <w:rFonts w:ascii="Times New Roman" w:hAnsi="Times New Roman"/>
          <w:sz w:val="28"/>
          <w:szCs w:val="28"/>
          <w:lang w:val="en-US"/>
        </w:rPr>
        <w:t>CC</w:t>
      </w:r>
      <w:r w:rsidRPr="005222E0">
        <w:rPr>
          <w:rFonts w:ascii="Times New Roman" w:hAnsi="Times New Roman"/>
          <w:sz w:val="28"/>
          <w:szCs w:val="28"/>
        </w:rPr>
        <w:t xml:space="preserve"> – Пер. с англ. – М.:КУбК-а, 201</w:t>
      </w:r>
      <w:r w:rsidR="00F50CA1">
        <w:rPr>
          <w:rFonts w:ascii="Times New Roman" w:hAnsi="Times New Roman"/>
          <w:sz w:val="28"/>
          <w:szCs w:val="28"/>
        </w:rPr>
        <w:t>5</w:t>
      </w:r>
      <w:r w:rsidRPr="005222E0">
        <w:rPr>
          <w:rFonts w:ascii="Times New Roman" w:hAnsi="Times New Roman"/>
          <w:sz w:val="28"/>
          <w:szCs w:val="28"/>
        </w:rPr>
        <w:t>.</w:t>
      </w:r>
    </w:p>
    <w:p w:rsidR="00E96497" w:rsidRPr="005222E0" w:rsidRDefault="00E96497" w:rsidP="0042502D">
      <w:pPr>
        <w:pStyle w:val="a5"/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>Роберт Томсон. Макросъемка. Практическое руководство для фотографов. – М.: Арт-родник, 20</w:t>
      </w:r>
      <w:r w:rsidR="00F50CA1">
        <w:rPr>
          <w:rFonts w:ascii="Times New Roman" w:hAnsi="Times New Roman"/>
          <w:sz w:val="28"/>
          <w:szCs w:val="28"/>
        </w:rPr>
        <w:t>1</w:t>
      </w:r>
      <w:r w:rsidRPr="005222E0">
        <w:rPr>
          <w:rFonts w:ascii="Times New Roman" w:hAnsi="Times New Roman"/>
          <w:sz w:val="28"/>
          <w:szCs w:val="28"/>
        </w:rPr>
        <w:t>6 .</w:t>
      </w:r>
    </w:p>
    <w:p w:rsidR="00E96497" w:rsidRPr="005222E0" w:rsidRDefault="00E96497" w:rsidP="0042502D">
      <w:pPr>
        <w:pStyle w:val="a5"/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>Розов Г. Как снимать: искусство фотографии. – М.: АСТ. Астрель. Транзиткнига, 20</w:t>
      </w:r>
      <w:r w:rsidR="00F50CA1">
        <w:rPr>
          <w:rFonts w:ascii="Times New Roman" w:hAnsi="Times New Roman"/>
          <w:sz w:val="28"/>
          <w:szCs w:val="28"/>
        </w:rPr>
        <w:t>15</w:t>
      </w:r>
      <w:r w:rsidRPr="005222E0">
        <w:rPr>
          <w:rFonts w:ascii="Times New Roman" w:hAnsi="Times New Roman"/>
          <w:sz w:val="28"/>
          <w:szCs w:val="28"/>
        </w:rPr>
        <w:t>.</w:t>
      </w:r>
    </w:p>
    <w:p w:rsidR="00E96497" w:rsidRPr="005222E0" w:rsidRDefault="00E96497" w:rsidP="0042502D">
      <w:pPr>
        <w:pStyle w:val="a5"/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222E0">
        <w:rPr>
          <w:rFonts w:ascii="Times New Roman" w:hAnsi="Times New Roman"/>
          <w:sz w:val="28"/>
          <w:szCs w:val="28"/>
        </w:rPr>
        <w:t>Синтия Л. Барон, Дэниел Пек. Цифровая фотография для начинающих. Пер. с англ. – М.: КУДИЦ-ОБРАЗ, 20</w:t>
      </w:r>
      <w:r w:rsidR="00F50CA1">
        <w:rPr>
          <w:rFonts w:ascii="Times New Roman" w:hAnsi="Times New Roman"/>
          <w:sz w:val="28"/>
          <w:szCs w:val="28"/>
        </w:rPr>
        <w:t>14</w:t>
      </w:r>
      <w:r w:rsidRPr="005222E0">
        <w:rPr>
          <w:rFonts w:ascii="Times New Roman" w:hAnsi="Times New Roman"/>
          <w:sz w:val="28"/>
          <w:szCs w:val="28"/>
        </w:rPr>
        <w:t>.</w:t>
      </w:r>
    </w:p>
    <w:p w:rsidR="00E96497" w:rsidRPr="006935DE" w:rsidRDefault="00E96497" w:rsidP="0042502D">
      <w:pPr>
        <w:pStyle w:val="a5"/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222E0">
        <w:rPr>
          <w:rFonts w:ascii="Times New Roman" w:hAnsi="Times New Roman"/>
          <w:sz w:val="28"/>
          <w:szCs w:val="28"/>
        </w:rPr>
        <w:t>Ядловский А.Н. Цифровое фото. Полный курс. — М: ACT: Мн.: Харвест, 20</w:t>
      </w:r>
      <w:r w:rsidR="00F50CA1">
        <w:rPr>
          <w:rFonts w:ascii="Times New Roman" w:hAnsi="Times New Roman"/>
          <w:sz w:val="28"/>
          <w:szCs w:val="28"/>
        </w:rPr>
        <w:t>1</w:t>
      </w:r>
      <w:r w:rsidRPr="005222E0">
        <w:rPr>
          <w:rFonts w:ascii="Times New Roman" w:hAnsi="Times New Roman"/>
          <w:sz w:val="28"/>
          <w:szCs w:val="28"/>
        </w:rPr>
        <w:t>5.</w:t>
      </w:r>
    </w:p>
    <w:p w:rsidR="00E96497" w:rsidRPr="006935DE" w:rsidRDefault="00E96497" w:rsidP="0042502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1200F" w:rsidRPr="00E1200F" w:rsidRDefault="00C911C1" w:rsidP="00396B5E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E1200F">
        <w:rPr>
          <w:rFonts w:ascii="Times New Roman" w:hAnsi="Times New Roman"/>
          <w:b/>
          <w:sz w:val="28"/>
          <w:szCs w:val="28"/>
        </w:rPr>
        <w:t>ля родителей</w:t>
      </w:r>
    </w:p>
    <w:p w:rsidR="00E1200F" w:rsidRPr="00E1200F" w:rsidRDefault="00E1200F" w:rsidP="0042502D">
      <w:pPr>
        <w:pStyle w:val="a5"/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1200F">
        <w:rPr>
          <w:rFonts w:ascii="Times New Roman" w:hAnsi="Times New Roman"/>
          <w:sz w:val="28"/>
          <w:szCs w:val="28"/>
        </w:rPr>
        <w:t>Синтия Л. Барон, Дэниел Пек. Цифровая фотография для начинающих. Пер. с англ. – М.: КУДИЦ-ОБРАЗ, 20</w:t>
      </w:r>
      <w:r w:rsidR="00F50CA1">
        <w:rPr>
          <w:rFonts w:ascii="Times New Roman" w:hAnsi="Times New Roman"/>
          <w:sz w:val="28"/>
          <w:szCs w:val="28"/>
        </w:rPr>
        <w:t>17</w:t>
      </w:r>
      <w:r w:rsidRPr="00E1200F">
        <w:rPr>
          <w:rFonts w:ascii="Times New Roman" w:hAnsi="Times New Roman"/>
          <w:sz w:val="28"/>
          <w:szCs w:val="28"/>
        </w:rPr>
        <w:t>.</w:t>
      </w:r>
    </w:p>
    <w:p w:rsidR="00E96497" w:rsidRDefault="00E1200F" w:rsidP="0042502D">
      <w:pPr>
        <w:pStyle w:val="a5"/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1200F">
        <w:rPr>
          <w:rFonts w:ascii="Times New Roman" w:hAnsi="Times New Roman"/>
          <w:sz w:val="28"/>
          <w:szCs w:val="28"/>
        </w:rPr>
        <w:t>Ядловский А.Н. Цифровое фото. Полный курс. — М: ACT: Мн.: Харвест, 20</w:t>
      </w:r>
      <w:r w:rsidR="00F50CA1">
        <w:rPr>
          <w:rFonts w:ascii="Times New Roman" w:hAnsi="Times New Roman"/>
          <w:sz w:val="28"/>
          <w:szCs w:val="28"/>
        </w:rPr>
        <w:t>1</w:t>
      </w:r>
      <w:r w:rsidRPr="00E1200F">
        <w:rPr>
          <w:rFonts w:ascii="Times New Roman" w:hAnsi="Times New Roman"/>
          <w:sz w:val="28"/>
          <w:szCs w:val="28"/>
        </w:rPr>
        <w:t xml:space="preserve">5. </w:t>
      </w:r>
    </w:p>
    <w:p w:rsidR="00FC14C6" w:rsidRDefault="00FC14C6" w:rsidP="00F743BF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</w:p>
    <w:sectPr w:rsidR="00FC14C6" w:rsidSect="00B04B1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A24" w:rsidRDefault="00FB4A24" w:rsidP="00B04B15">
      <w:pPr>
        <w:spacing w:after="0" w:line="240" w:lineRule="auto"/>
      </w:pPr>
      <w:r>
        <w:separator/>
      </w:r>
    </w:p>
  </w:endnote>
  <w:endnote w:type="continuationSeparator" w:id="0">
    <w:p w:rsidR="00FB4A24" w:rsidRDefault="00FB4A24" w:rsidP="00B04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f8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f6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966" w:rsidRDefault="00DE3966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966" w:rsidRPr="003C6840" w:rsidRDefault="00DE3966">
    <w:pPr>
      <w:pStyle w:val="ad"/>
      <w:jc w:val="center"/>
      <w:rPr>
        <w:rFonts w:ascii="Times New Roman" w:hAnsi="Times New Roman"/>
        <w:sz w:val="24"/>
        <w:szCs w:val="24"/>
      </w:rPr>
    </w:pPr>
    <w:r w:rsidRPr="003C6840">
      <w:rPr>
        <w:rFonts w:ascii="Times New Roman" w:hAnsi="Times New Roman"/>
        <w:sz w:val="24"/>
        <w:szCs w:val="24"/>
      </w:rPr>
      <w:fldChar w:fldCharType="begin"/>
    </w:r>
    <w:r w:rsidRPr="003C6840">
      <w:rPr>
        <w:rFonts w:ascii="Times New Roman" w:hAnsi="Times New Roman"/>
        <w:sz w:val="24"/>
        <w:szCs w:val="24"/>
      </w:rPr>
      <w:instrText>PAGE   \* MERGEFORMAT</w:instrText>
    </w:r>
    <w:r w:rsidRPr="003C6840">
      <w:rPr>
        <w:rFonts w:ascii="Times New Roman" w:hAnsi="Times New Roman"/>
        <w:sz w:val="24"/>
        <w:szCs w:val="24"/>
      </w:rPr>
      <w:fldChar w:fldCharType="separate"/>
    </w:r>
    <w:r w:rsidR="009F1A30">
      <w:rPr>
        <w:rFonts w:ascii="Times New Roman" w:hAnsi="Times New Roman"/>
        <w:noProof/>
        <w:sz w:val="24"/>
        <w:szCs w:val="24"/>
      </w:rPr>
      <w:t>3</w:t>
    </w:r>
    <w:r w:rsidRPr="003C6840">
      <w:rPr>
        <w:rFonts w:ascii="Times New Roman" w:hAnsi="Times New Roman"/>
        <w:noProof/>
        <w:sz w:val="24"/>
        <w:szCs w:val="24"/>
      </w:rPr>
      <w:fldChar w:fldCharType="end"/>
    </w:r>
  </w:p>
  <w:p w:rsidR="00DE3966" w:rsidRDefault="00DE3966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966" w:rsidRDefault="00DE396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A24" w:rsidRDefault="00FB4A24" w:rsidP="00B04B15">
      <w:pPr>
        <w:spacing w:after="0" w:line="240" w:lineRule="auto"/>
      </w:pPr>
      <w:r>
        <w:separator/>
      </w:r>
    </w:p>
  </w:footnote>
  <w:footnote w:type="continuationSeparator" w:id="0">
    <w:p w:rsidR="00FB4A24" w:rsidRDefault="00FB4A24" w:rsidP="00B04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966" w:rsidRDefault="00DE3966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966" w:rsidRDefault="00DE3966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966" w:rsidRDefault="00DE396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879D0"/>
    <w:multiLevelType w:val="hybridMultilevel"/>
    <w:tmpl w:val="4CD03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5A7F56"/>
    <w:multiLevelType w:val="hybridMultilevel"/>
    <w:tmpl w:val="B95EF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333"/>
    <w:multiLevelType w:val="hybridMultilevel"/>
    <w:tmpl w:val="6498A3E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A173B28"/>
    <w:multiLevelType w:val="hybridMultilevel"/>
    <w:tmpl w:val="61AA13D6"/>
    <w:lvl w:ilvl="0" w:tplc="D6B225F0">
      <w:start w:val="1"/>
      <w:numFmt w:val="bullet"/>
      <w:lvlText w:val="-"/>
      <w:lvlJc w:val="left"/>
      <w:pPr>
        <w:ind w:left="720" w:hanging="360"/>
      </w:pPr>
      <w:rPr>
        <w:rFonts w:ascii="Kartika" w:hAnsi="Kartik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A675085"/>
    <w:multiLevelType w:val="singleLevel"/>
    <w:tmpl w:val="3CDC2634"/>
    <w:lvl w:ilvl="0">
      <w:start w:val="1"/>
      <w:numFmt w:val="decimal"/>
      <w:lvlText w:val="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076408A"/>
    <w:multiLevelType w:val="hybridMultilevel"/>
    <w:tmpl w:val="92509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23444"/>
    <w:multiLevelType w:val="hybridMultilevel"/>
    <w:tmpl w:val="E5545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D6C52"/>
    <w:multiLevelType w:val="hybridMultilevel"/>
    <w:tmpl w:val="87BEFB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1A34EAE"/>
    <w:multiLevelType w:val="hybridMultilevel"/>
    <w:tmpl w:val="CDD034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66A23"/>
    <w:multiLevelType w:val="hybridMultilevel"/>
    <w:tmpl w:val="3D8ED0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1334AE6"/>
    <w:multiLevelType w:val="hybridMultilevel"/>
    <w:tmpl w:val="5FB404D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E8C7F3B"/>
    <w:multiLevelType w:val="hybridMultilevel"/>
    <w:tmpl w:val="92509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A4775"/>
    <w:multiLevelType w:val="hybridMultilevel"/>
    <w:tmpl w:val="3D94EB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1F12ADA"/>
    <w:multiLevelType w:val="hybridMultilevel"/>
    <w:tmpl w:val="70B651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3B97665"/>
    <w:multiLevelType w:val="hybridMultilevel"/>
    <w:tmpl w:val="A1D6F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E07E20"/>
    <w:multiLevelType w:val="hybridMultilevel"/>
    <w:tmpl w:val="E0A8438A"/>
    <w:lvl w:ilvl="0" w:tplc="3C3C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FB96BBA"/>
    <w:multiLevelType w:val="hybridMultilevel"/>
    <w:tmpl w:val="20801C34"/>
    <w:lvl w:ilvl="0" w:tplc="6C3473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B21048F"/>
    <w:multiLevelType w:val="hybridMultilevel"/>
    <w:tmpl w:val="33C80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B50B8"/>
    <w:multiLevelType w:val="hybridMultilevel"/>
    <w:tmpl w:val="DA8263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5D09799B"/>
    <w:multiLevelType w:val="hybridMultilevel"/>
    <w:tmpl w:val="20801C34"/>
    <w:lvl w:ilvl="0" w:tplc="6C3473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D891B3F"/>
    <w:multiLevelType w:val="hybridMultilevel"/>
    <w:tmpl w:val="F9FE4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2634EC9"/>
    <w:multiLevelType w:val="hybridMultilevel"/>
    <w:tmpl w:val="D06C63C2"/>
    <w:lvl w:ilvl="0" w:tplc="DBEC6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DAB7E44"/>
    <w:multiLevelType w:val="hybridMultilevel"/>
    <w:tmpl w:val="A4E8C8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2AB64AD"/>
    <w:multiLevelType w:val="multilevel"/>
    <w:tmpl w:val="A8381AFC"/>
    <w:lvl w:ilvl="0">
      <w:start w:val="1"/>
      <w:numFmt w:val="decimal"/>
      <w:lvlText w:val="%1."/>
      <w:lvlJc w:val="left"/>
      <w:pPr>
        <w:ind w:left="2201" w:hanging="135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19"/>
  </w:num>
  <w:num w:numId="3">
    <w:abstractNumId w:val="4"/>
  </w:num>
  <w:num w:numId="4">
    <w:abstractNumId w:val="4"/>
    <w:lvlOverride w:ilvl="0">
      <w:lvl w:ilvl="0">
        <w:start w:val="4"/>
        <w:numFmt w:val="decimal"/>
        <w:lvlText w:val="%1."/>
        <w:legacy w:legacy="1" w:legacySpace="0" w:legacyIndent="70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4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10"/>
  </w:num>
  <w:num w:numId="15">
    <w:abstractNumId w:val="7"/>
  </w:num>
  <w:num w:numId="16">
    <w:abstractNumId w:val="16"/>
  </w:num>
  <w:num w:numId="17">
    <w:abstractNumId w:val="23"/>
  </w:num>
  <w:num w:numId="18">
    <w:abstractNumId w:val="9"/>
  </w:num>
  <w:num w:numId="19">
    <w:abstractNumId w:val="8"/>
  </w:num>
  <w:num w:numId="20">
    <w:abstractNumId w:val="13"/>
  </w:num>
  <w:num w:numId="21">
    <w:abstractNumId w:val="12"/>
  </w:num>
  <w:num w:numId="22">
    <w:abstractNumId w:val="22"/>
  </w:num>
  <w:num w:numId="23">
    <w:abstractNumId w:val="18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66658"/>
    <w:rsid w:val="00003241"/>
    <w:rsid w:val="00007B4F"/>
    <w:rsid w:val="00014AC2"/>
    <w:rsid w:val="00042621"/>
    <w:rsid w:val="00047C81"/>
    <w:rsid w:val="00050620"/>
    <w:rsid w:val="000554BD"/>
    <w:rsid w:val="000575A6"/>
    <w:rsid w:val="00066408"/>
    <w:rsid w:val="0008460E"/>
    <w:rsid w:val="000937B7"/>
    <w:rsid w:val="000A4662"/>
    <w:rsid w:val="000B1B23"/>
    <w:rsid w:val="000B5350"/>
    <w:rsid w:val="000C6D82"/>
    <w:rsid w:val="000E28DD"/>
    <w:rsid w:val="000F3B76"/>
    <w:rsid w:val="000F4181"/>
    <w:rsid w:val="000F4226"/>
    <w:rsid w:val="0010202A"/>
    <w:rsid w:val="001310F6"/>
    <w:rsid w:val="00134653"/>
    <w:rsid w:val="00150D2A"/>
    <w:rsid w:val="00155FE4"/>
    <w:rsid w:val="00166C00"/>
    <w:rsid w:val="00175640"/>
    <w:rsid w:val="001767FF"/>
    <w:rsid w:val="0018063B"/>
    <w:rsid w:val="001868A1"/>
    <w:rsid w:val="00186A5F"/>
    <w:rsid w:val="00192DA6"/>
    <w:rsid w:val="00196100"/>
    <w:rsid w:val="001A0146"/>
    <w:rsid w:val="001B2789"/>
    <w:rsid w:val="001D68EE"/>
    <w:rsid w:val="001D71BF"/>
    <w:rsid w:val="001E5A97"/>
    <w:rsid w:val="001F7333"/>
    <w:rsid w:val="00216625"/>
    <w:rsid w:val="0022065A"/>
    <w:rsid w:val="00220C15"/>
    <w:rsid w:val="002320A9"/>
    <w:rsid w:val="002352FC"/>
    <w:rsid w:val="00241F68"/>
    <w:rsid w:val="0024281A"/>
    <w:rsid w:val="0024370A"/>
    <w:rsid w:val="00244940"/>
    <w:rsid w:val="002465D9"/>
    <w:rsid w:val="00247C9D"/>
    <w:rsid w:val="00264033"/>
    <w:rsid w:val="00270708"/>
    <w:rsid w:val="00291781"/>
    <w:rsid w:val="00293AA8"/>
    <w:rsid w:val="002960CD"/>
    <w:rsid w:val="002B70AE"/>
    <w:rsid w:val="002C014F"/>
    <w:rsid w:val="002C12F8"/>
    <w:rsid w:val="002C7082"/>
    <w:rsid w:val="002F326E"/>
    <w:rsid w:val="00303C8B"/>
    <w:rsid w:val="003051E6"/>
    <w:rsid w:val="00312236"/>
    <w:rsid w:val="00322208"/>
    <w:rsid w:val="0033025F"/>
    <w:rsid w:val="00355718"/>
    <w:rsid w:val="00376D1C"/>
    <w:rsid w:val="00391F70"/>
    <w:rsid w:val="00392B2D"/>
    <w:rsid w:val="003937A6"/>
    <w:rsid w:val="0039514A"/>
    <w:rsid w:val="00396B5E"/>
    <w:rsid w:val="0039733B"/>
    <w:rsid w:val="003A2354"/>
    <w:rsid w:val="003A6EB5"/>
    <w:rsid w:val="003C5936"/>
    <w:rsid w:val="003C6840"/>
    <w:rsid w:val="003D5842"/>
    <w:rsid w:val="003E3A6D"/>
    <w:rsid w:val="0042502D"/>
    <w:rsid w:val="004332B7"/>
    <w:rsid w:val="004359E4"/>
    <w:rsid w:val="00465BA4"/>
    <w:rsid w:val="004677A0"/>
    <w:rsid w:val="0047282E"/>
    <w:rsid w:val="00482C8B"/>
    <w:rsid w:val="00494450"/>
    <w:rsid w:val="004A7888"/>
    <w:rsid w:val="004B097F"/>
    <w:rsid w:val="004B6907"/>
    <w:rsid w:val="004E602D"/>
    <w:rsid w:val="004F02FF"/>
    <w:rsid w:val="004F2376"/>
    <w:rsid w:val="00500D4B"/>
    <w:rsid w:val="005034A5"/>
    <w:rsid w:val="00505C0B"/>
    <w:rsid w:val="00510928"/>
    <w:rsid w:val="005222E0"/>
    <w:rsid w:val="00526763"/>
    <w:rsid w:val="005273B0"/>
    <w:rsid w:val="005340E7"/>
    <w:rsid w:val="005364D8"/>
    <w:rsid w:val="00537536"/>
    <w:rsid w:val="00560420"/>
    <w:rsid w:val="00565F9A"/>
    <w:rsid w:val="00573843"/>
    <w:rsid w:val="00583A3F"/>
    <w:rsid w:val="00583B92"/>
    <w:rsid w:val="00590FCA"/>
    <w:rsid w:val="005A4C6F"/>
    <w:rsid w:val="005B67A8"/>
    <w:rsid w:val="005D233B"/>
    <w:rsid w:val="005E24E1"/>
    <w:rsid w:val="005F62FD"/>
    <w:rsid w:val="00606719"/>
    <w:rsid w:val="00610B64"/>
    <w:rsid w:val="00613F56"/>
    <w:rsid w:val="00621FD4"/>
    <w:rsid w:val="00622ACE"/>
    <w:rsid w:val="00625209"/>
    <w:rsid w:val="00631571"/>
    <w:rsid w:val="00636A9F"/>
    <w:rsid w:val="0064740E"/>
    <w:rsid w:val="00656B55"/>
    <w:rsid w:val="00656E3A"/>
    <w:rsid w:val="0066222D"/>
    <w:rsid w:val="00663418"/>
    <w:rsid w:val="00667CD4"/>
    <w:rsid w:val="0067054E"/>
    <w:rsid w:val="0067151C"/>
    <w:rsid w:val="00683574"/>
    <w:rsid w:val="006935DE"/>
    <w:rsid w:val="00696848"/>
    <w:rsid w:val="00696DDA"/>
    <w:rsid w:val="006A45A5"/>
    <w:rsid w:val="006C19DD"/>
    <w:rsid w:val="006C329A"/>
    <w:rsid w:val="006C5EB7"/>
    <w:rsid w:val="006D46B6"/>
    <w:rsid w:val="006F7455"/>
    <w:rsid w:val="007006AC"/>
    <w:rsid w:val="00705ECF"/>
    <w:rsid w:val="007062C5"/>
    <w:rsid w:val="00714D0D"/>
    <w:rsid w:val="0071606E"/>
    <w:rsid w:val="00737241"/>
    <w:rsid w:val="00743B2B"/>
    <w:rsid w:val="007444F9"/>
    <w:rsid w:val="00746E57"/>
    <w:rsid w:val="00752B5F"/>
    <w:rsid w:val="007546E7"/>
    <w:rsid w:val="007723D8"/>
    <w:rsid w:val="007839EC"/>
    <w:rsid w:val="00784C6C"/>
    <w:rsid w:val="007865EE"/>
    <w:rsid w:val="00786CFC"/>
    <w:rsid w:val="007929AC"/>
    <w:rsid w:val="007934C9"/>
    <w:rsid w:val="007938A2"/>
    <w:rsid w:val="007B5848"/>
    <w:rsid w:val="007B5FA8"/>
    <w:rsid w:val="007C0F30"/>
    <w:rsid w:val="007C450E"/>
    <w:rsid w:val="007C7CFD"/>
    <w:rsid w:val="007D125D"/>
    <w:rsid w:val="007E78B7"/>
    <w:rsid w:val="008019B8"/>
    <w:rsid w:val="008172E3"/>
    <w:rsid w:val="008503C7"/>
    <w:rsid w:val="008616F1"/>
    <w:rsid w:val="00865449"/>
    <w:rsid w:val="00872082"/>
    <w:rsid w:val="0087522C"/>
    <w:rsid w:val="008752D6"/>
    <w:rsid w:val="0088384B"/>
    <w:rsid w:val="00890552"/>
    <w:rsid w:val="008C00EC"/>
    <w:rsid w:val="008F5F9C"/>
    <w:rsid w:val="009073E6"/>
    <w:rsid w:val="00914A44"/>
    <w:rsid w:val="00914E52"/>
    <w:rsid w:val="00924AA8"/>
    <w:rsid w:val="00930836"/>
    <w:rsid w:val="009459AE"/>
    <w:rsid w:val="00954801"/>
    <w:rsid w:val="0097574C"/>
    <w:rsid w:val="009873B1"/>
    <w:rsid w:val="00993D6F"/>
    <w:rsid w:val="009A01DD"/>
    <w:rsid w:val="009A63D8"/>
    <w:rsid w:val="009B1B0A"/>
    <w:rsid w:val="009B5A9A"/>
    <w:rsid w:val="009C1F03"/>
    <w:rsid w:val="009C7D3F"/>
    <w:rsid w:val="009E2D2B"/>
    <w:rsid w:val="009E718D"/>
    <w:rsid w:val="009F0E89"/>
    <w:rsid w:val="009F1A30"/>
    <w:rsid w:val="009F5E97"/>
    <w:rsid w:val="00A0088F"/>
    <w:rsid w:val="00A01ED5"/>
    <w:rsid w:val="00A066D1"/>
    <w:rsid w:val="00A21EA2"/>
    <w:rsid w:val="00A22685"/>
    <w:rsid w:val="00A35616"/>
    <w:rsid w:val="00A45E35"/>
    <w:rsid w:val="00A51F59"/>
    <w:rsid w:val="00A522DF"/>
    <w:rsid w:val="00A60420"/>
    <w:rsid w:val="00A72C62"/>
    <w:rsid w:val="00A740BA"/>
    <w:rsid w:val="00AB650A"/>
    <w:rsid w:val="00AD2354"/>
    <w:rsid w:val="00AF4557"/>
    <w:rsid w:val="00B02208"/>
    <w:rsid w:val="00B04B15"/>
    <w:rsid w:val="00B12F00"/>
    <w:rsid w:val="00B17AB5"/>
    <w:rsid w:val="00B27267"/>
    <w:rsid w:val="00B3482E"/>
    <w:rsid w:val="00B37A13"/>
    <w:rsid w:val="00B432BB"/>
    <w:rsid w:val="00B52DC0"/>
    <w:rsid w:val="00B625EB"/>
    <w:rsid w:val="00BA0D73"/>
    <w:rsid w:val="00BC7CC2"/>
    <w:rsid w:val="00BD2461"/>
    <w:rsid w:val="00BD51A4"/>
    <w:rsid w:val="00BD520C"/>
    <w:rsid w:val="00BE4F72"/>
    <w:rsid w:val="00C4301B"/>
    <w:rsid w:val="00C5227F"/>
    <w:rsid w:val="00C54349"/>
    <w:rsid w:val="00C56003"/>
    <w:rsid w:val="00C911C1"/>
    <w:rsid w:val="00C9704A"/>
    <w:rsid w:val="00C97B37"/>
    <w:rsid w:val="00CA375C"/>
    <w:rsid w:val="00CA3DDB"/>
    <w:rsid w:val="00CA52E5"/>
    <w:rsid w:val="00CB519A"/>
    <w:rsid w:val="00CB5748"/>
    <w:rsid w:val="00CC3A20"/>
    <w:rsid w:val="00CE398D"/>
    <w:rsid w:val="00D0061A"/>
    <w:rsid w:val="00D12DF3"/>
    <w:rsid w:val="00D1509B"/>
    <w:rsid w:val="00D2194A"/>
    <w:rsid w:val="00D2559F"/>
    <w:rsid w:val="00D46D36"/>
    <w:rsid w:val="00D46F3C"/>
    <w:rsid w:val="00D57A1B"/>
    <w:rsid w:val="00D801BB"/>
    <w:rsid w:val="00D91CB4"/>
    <w:rsid w:val="00D97A6C"/>
    <w:rsid w:val="00DB4B2A"/>
    <w:rsid w:val="00DC0BF4"/>
    <w:rsid w:val="00DE3966"/>
    <w:rsid w:val="00DF09E7"/>
    <w:rsid w:val="00DF390F"/>
    <w:rsid w:val="00DF64AD"/>
    <w:rsid w:val="00E0440B"/>
    <w:rsid w:val="00E066DA"/>
    <w:rsid w:val="00E1200F"/>
    <w:rsid w:val="00E16B5A"/>
    <w:rsid w:val="00E250FE"/>
    <w:rsid w:val="00E37752"/>
    <w:rsid w:val="00E43977"/>
    <w:rsid w:val="00E62308"/>
    <w:rsid w:val="00E65144"/>
    <w:rsid w:val="00E66658"/>
    <w:rsid w:val="00E66EDE"/>
    <w:rsid w:val="00E67B01"/>
    <w:rsid w:val="00E73FEE"/>
    <w:rsid w:val="00E76B7A"/>
    <w:rsid w:val="00E87C96"/>
    <w:rsid w:val="00E94547"/>
    <w:rsid w:val="00E96497"/>
    <w:rsid w:val="00E97F17"/>
    <w:rsid w:val="00EA474D"/>
    <w:rsid w:val="00EA4A2F"/>
    <w:rsid w:val="00EA614A"/>
    <w:rsid w:val="00EE6191"/>
    <w:rsid w:val="00F02ED3"/>
    <w:rsid w:val="00F05893"/>
    <w:rsid w:val="00F058EB"/>
    <w:rsid w:val="00F064DD"/>
    <w:rsid w:val="00F10949"/>
    <w:rsid w:val="00F13B03"/>
    <w:rsid w:val="00F16A27"/>
    <w:rsid w:val="00F2550A"/>
    <w:rsid w:val="00F35AC8"/>
    <w:rsid w:val="00F41CFA"/>
    <w:rsid w:val="00F47363"/>
    <w:rsid w:val="00F50BDC"/>
    <w:rsid w:val="00F50CA1"/>
    <w:rsid w:val="00F73BD1"/>
    <w:rsid w:val="00F743BF"/>
    <w:rsid w:val="00F8134A"/>
    <w:rsid w:val="00F86B14"/>
    <w:rsid w:val="00F9306D"/>
    <w:rsid w:val="00F93D86"/>
    <w:rsid w:val="00FA1F7C"/>
    <w:rsid w:val="00FA29AD"/>
    <w:rsid w:val="00FA4205"/>
    <w:rsid w:val="00FB3BF8"/>
    <w:rsid w:val="00FB4A24"/>
    <w:rsid w:val="00FC14C6"/>
    <w:rsid w:val="00FC1F15"/>
    <w:rsid w:val="00FC5C47"/>
    <w:rsid w:val="00FC756A"/>
    <w:rsid w:val="00FE2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36021B"/>
  <w15:docId w15:val="{AEA12B4D-13E0-4749-9726-84057C72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DC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019B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locked/>
    <w:rsid w:val="00AD23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7444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locked/>
    <w:rsid w:val="007444F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19B8"/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99"/>
    <w:rsid w:val="00B52D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8019B8"/>
    <w:pPr>
      <w:ind w:left="720"/>
      <w:contextualSpacing/>
    </w:pPr>
  </w:style>
  <w:style w:type="paragraph" w:styleId="21">
    <w:name w:val="Body Text Indent 2"/>
    <w:basedOn w:val="a"/>
    <w:link w:val="22"/>
    <w:uiPriority w:val="99"/>
    <w:rsid w:val="008019B8"/>
    <w:pPr>
      <w:spacing w:after="0" w:line="240" w:lineRule="auto"/>
      <w:ind w:left="7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8019B8"/>
    <w:rPr>
      <w:rFonts w:ascii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uiPriority w:val="99"/>
    <w:semiHidden/>
    <w:rsid w:val="008019B8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semiHidden/>
    <w:locked/>
    <w:rsid w:val="008019B8"/>
    <w:rPr>
      <w:rFonts w:ascii="Calibri" w:hAnsi="Calibri" w:cs="Times New Roman"/>
      <w:sz w:val="22"/>
      <w:szCs w:val="22"/>
      <w:lang w:eastAsia="en-US"/>
    </w:rPr>
  </w:style>
  <w:style w:type="character" w:customStyle="1" w:styleId="FontStyle103">
    <w:name w:val="Font Style103"/>
    <w:uiPriority w:val="99"/>
    <w:rsid w:val="00E66658"/>
    <w:rPr>
      <w:rFonts w:ascii="Times New Roman" w:hAnsi="Times New Roman" w:cs="Times New Roman"/>
      <w:sz w:val="26"/>
      <w:szCs w:val="26"/>
    </w:rPr>
  </w:style>
  <w:style w:type="paragraph" w:customStyle="1" w:styleId="Style17">
    <w:name w:val="Style17"/>
    <w:basedOn w:val="a"/>
    <w:uiPriority w:val="99"/>
    <w:rsid w:val="00E66658"/>
    <w:pPr>
      <w:widowControl w:val="0"/>
      <w:autoSpaceDE w:val="0"/>
      <w:autoSpaceDN w:val="0"/>
      <w:adjustRightInd w:val="0"/>
      <w:spacing w:after="0" w:line="37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E66658"/>
    <w:pPr>
      <w:widowControl w:val="0"/>
      <w:autoSpaceDE w:val="0"/>
      <w:autoSpaceDN w:val="0"/>
      <w:adjustRightInd w:val="0"/>
      <w:spacing w:after="0" w:line="370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7062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uiPriority w:val="99"/>
    <w:rsid w:val="007062C5"/>
    <w:rPr>
      <w:rFonts w:cs="Times New Roman"/>
      <w:color w:val="0000FF"/>
      <w:u w:val="single"/>
    </w:rPr>
  </w:style>
  <w:style w:type="paragraph" w:styleId="a9">
    <w:name w:val="No Spacing"/>
    <w:uiPriority w:val="99"/>
    <w:qFormat/>
    <w:rsid w:val="00150D2A"/>
    <w:rPr>
      <w:rFonts w:cs="Calibri"/>
      <w:sz w:val="22"/>
      <w:szCs w:val="22"/>
      <w:lang w:eastAsia="en-US"/>
    </w:rPr>
  </w:style>
  <w:style w:type="character" w:customStyle="1" w:styleId="FontStyle102">
    <w:name w:val="Font Style102"/>
    <w:uiPriority w:val="99"/>
    <w:rsid w:val="00150D2A"/>
    <w:rPr>
      <w:rFonts w:ascii="Times New Roman" w:hAnsi="Times New Roman"/>
      <w:sz w:val="22"/>
    </w:rPr>
  </w:style>
  <w:style w:type="paragraph" w:customStyle="1" w:styleId="Style9">
    <w:name w:val="Style9"/>
    <w:basedOn w:val="a"/>
    <w:uiPriority w:val="99"/>
    <w:rsid w:val="00583B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unhideWhenUsed/>
    <w:qFormat/>
    <w:rsid w:val="00583B92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</w:rPr>
  </w:style>
  <w:style w:type="paragraph" w:styleId="11">
    <w:name w:val="toc 1"/>
    <w:basedOn w:val="a"/>
    <w:next w:val="a"/>
    <w:autoRedefine/>
    <w:uiPriority w:val="39"/>
    <w:locked/>
    <w:rsid w:val="00583B92"/>
    <w:pPr>
      <w:tabs>
        <w:tab w:val="right" w:leader="dot" w:pos="9488"/>
      </w:tabs>
      <w:jc w:val="both"/>
    </w:pPr>
    <w:rPr>
      <w:rFonts w:ascii="Times New Roman" w:eastAsia="Times New Roman" w:hAnsi="Times New Roman"/>
      <w:noProof/>
      <w:color w:val="C00000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B04B1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04B15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B04B1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04B15"/>
    <w:rPr>
      <w:sz w:val="22"/>
      <w:szCs w:val="22"/>
      <w:lang w:eastAsia="en-US"/>
    </w:rPr>
  </w:style>
  <w:style w:type="paragraph" w:styleId="af">
    <w:name w:val="Title"/>
    <w:basedOn w:val="a"/>
    <w:next w:val="a"/>
    <w:link w:val="af0"/>
    <w:qFormat/>
    <w:locked/>
    <w:rsid w:val="00AD23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rsid w:val="00AD23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20">
    <w:name w:val="Заголовок 2 Знак"/>
    <w:basedOn w:val="a0"/>
    <w:link w:val="2"/>
    <w:rsid w:val="00AD23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f1">
    <w:name w:val="Emphasis"/>
    <w:basedOn w:val="a0"/>
    <w:qFormat/>
    <w:locked/>
    <w:rsid w:val="007444F9"/>
    <w:rPr>
      <w:i/>
      <w:iCs/>
    </w:rPr>
  </w:style>
  <w:style w:type="character" w:customStyle="1" w:styleId="30">
    <w:name w:val="Заголовок 3 Знак"/>
    <w:basedOn w:val="a0"/>
    <w:link w:val="3"/>
    <w:rsid w:val="007444F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rsid w:val="007444F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locked/>
    <w:rsid w:val="001E5A97"/>
    <w:pPr>
      <w:tabs>
        <w:tab w:val="right" w:leader="dot" w:pos="9345"/>
      </w:tabs>
      <w:spacing w:after="100"/>
      <w:jc w:val="both"/>
    </w:pPr>
    <w:rPr>
      <w:rFonts w:ascii="Times New Roman" w:hAnsi="Times New Roman"/>
      <w:noProof/>
      <w:sz w:val="28"/>
      <w:szCs w:val="28"/>
    </w:rPr>
  </w:style>
  <w:style w:type="paragraph" w:styleId="23">
    <w:name w:val="toc 2"/>
    <w:basedOn w:val="a"/>
    <w:next w:val="a"/>
    <w:autoRedefine/>
    <w:uiPriority w:val="39"/>
    <w:locked/>
    <w:rsid w:val="005E24E1"/>
    <w:pPr>
      <w:spacing w:after="100"/>
      <w:ind w:left="220"/>
    </w:pPr>
  </w:style>
  <w:style w:type="paragraph" w:styleId="af2">
    <w:name w:val="Balloon Text"/>
    <w:basedOn w:val="a"/>
    <w:link w:val="af3"/>
    <w:uiPriority w:val="99"/>
    <w:semiHidden/>
    <w:unhideWhenUsed/>
    <w:rsid w:val="005E2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E24E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57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prakticheskie_raboti/" TargetMode="External"/><Relationship Id="rId13" Type="http://schemas.openxmlformats.org/officeDocument/2006/relationships/hyperlink" Target="https://www.youtube.com/user/StrobiusUA/videos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user/creativelive/videos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adoramaTV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vk.com/zotovschool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youtube.com/user/BratskijValentin/videos" TargetMode="External"/><Relationship Id="rId14" Type="http://schemas.openxmlformats.org/officeDocument/2006/relationships/hyperlink" Target="https://www.youtube.com/user/broncolorworld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&#1054;&#1079;&#1085;&#1072;&#1082;&#1086;&#1084;&#1080;&#1090;&#1077;&#1083;&#1100;&#1085;&#1072;&#1103;%20&#1087;&#1088;&#1086;&#1075;&#1088;&#1072;&#1084;&#1084;&#1072;%20&#1092;&#1086;&#1090;&#1086;&#1084;&#1072;&#1089;&#1090;&#1077;&#1088;\&#1054;&#1079;&#1072;&#1082;&#1086;&#1084;&#1080;&#1090;&#1077;&#1083;&#1100;&#1085;&#1072;&#1103;%20&#1087;&#1088;&#1086;&#1075;&#1088;&#1072;&#1084;&#1084;&#1072;%20&#1092;&#1086;&#1090;&#1086;&#1084;&#1072;&#1089;&#1090;&#1077;&#1088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8B98B-FBCA-45D7-8084-5C90BBE30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Озакомительная программа фотомастер</Template>
  <TotalTime>1359</TotalTime>
  <Pages>1</Pages>
  <Words>3371</Words>
  <Characters>19220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Марина Александровна</cp:lastModifiedBy>
  <cp:revision>54</cp:revision>
  <cp:lastPrinted>2020-07-31T07:26:00Z</cp:lastPrinted>
  <dcterms:created xsi:type="dcterms:W3CDTF">2017-06-19T05:57:00Z</dcterms:created>
  <dcterms:modified xsi:type="dcterms:W3CDTF">2021-01-19T08:13:00Z</dcterms:modified>
</cp:coreProperties>
</file>